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143" w:rsidRPr="00B839B6" w:rsidRDefault="00CE0143" w:rsidP="00B839B6">
      <w:pPr>
        <w:spacing w:after="0" w:line="360" w:lineRule="auto"/>
        <w:ind w:left="2836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839B6">
        <w:rPr>
          <w:rFonts w:ascii="Times New Roman" w:hAnsi="Times New Roman"/>
          <w:b/>
          <w:sz w:val="24"/>
          <w:szCs w:val="24"/>
          <w:lang w:eastAsia="ru-RU"/>
        </w:rPr>
        <w:t>ПОЛОЖЕНИЕ</w:t>
      </w:r>
    </w:p>
    <w:p w:rsidR="00CE0143" w:rsidRPr="00B839B6" w:rsidRDefault="00CE0143" w:rsidP="00B839B6">
      <w:pPr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839B6">
        <w:rPr>
          <w:rFonts w:ascii="Times New Roman" w:hAnsi="Times New Roman"/>
          <w:b/>
          <w:sz w:val="24"/>
          <w:szCs w:val="24"/>
          <w:lang w:eastAsia="ru-RU"/>
        </w:rPr>
        <w:t>о проведении в 20</w:t>
      </w:r>
      <w:r>
        <w:rPr>
          <w:rFonts w:ascii="Times New Roman" w:hAnsi="Times New Roman"/>
          <w:b/>
          <w:sz w:val="24"/>
          <w:szCs w:val="24"/>
          <w:lang w:eastAsia="ru-RU"/>
        </w:rPr>
        <w:t>20</w:t>
      </w:r>
      <w:r w:rsidRPr="00B839B6">
        <w:rPr>
          <w:rFonts w:ascii="Times New Roman" w:hAnsi="Times New Roman"/>
          <w:b/>
          <w:sz w:val="24"/>
          <w:szCs w:val="24"/>
          <w:lang w:eastAsia="ru-RU"/>
        </w:rPr>
        <w:t xml:space="preserve"> году </w:t>
      </w:r>
      <w:r>
        <w:rPr>
          <w:rFonts w:ascii="Times New Roman" w:hAnsi="Times New Roman"/>
          <w:b/>
          <w:sz w:val="24"/>
          <w:szCs w:val="24"/>
          <w:lang w:val="en-US" w:eastAsia="ru-RU"/>
        </w:rPr>
        <w:t>IV</w:t>
      </w:r>
      <w:r w:rsidRPr="004A2FB3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B839B6">
        <w:rPr>
          <w:rFonts w:ascii="Times New Roman" w:hAnsi="Times New Roman"/>
          <w:b/>
          <w:sz w:val="24"/>
          <w:szCs w:val="24"/>
          <w:lang w:eastAsia="ru-RU"/>
        </w:rPr>
        <w:t>Всероссийского конкурса Центров и программ родительского просвещения</w:t>
      </w:r>
    </w:p>
    <w:p w:rsidR="00CE0143" w:rsidRPr="00B839B6" w:rsidRDefault="00CE0143" w:rsidP="00B839B6">
      <w:pPr>
        <w:adjustRightInd w:val="0"/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E0143" w:rsidRPr="00383351" w:rsidRDefault="00CE0143" w:rsidP="00B839B6">
      <w:pPr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383351">
        <w:rPr>
          <w:rFonts w:ascii="Times New Roman" w:hAnsi="Times New Roman"/>
          <w:b/>
          <w:bCs/>
          <w:color w:val="000000"/>
          <w:sz w:val="24"/>
          <w:szCs w:val="24"/>
          <w:lang w:val="en-US" w:eastAsia="ru-RU"/>
        </w:rPr>
        <w:t>I</w:t>
      </w:r>
      <w:r w:rsidRPr="0038335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.Общие положения.</w:t>
      </w:r>
    </w:p>
    <w:p w:rsidR="00CE0143" w:rsidRPr="00B839B6" w:rsidRDefault="00CE0143" w:rsidP="00B839B6">
      <w:pPr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839B6">
        <w:rPr>
          <w:rFonts w:ascii="Times New Roman" w:hAnsi="Times New Roman"/>
          <w:color w:val="000000"/>
          <w:sz w:val="24"/>
          <w:szCs w:val="24"/>
          <w:lang w:val="en-US" w:eastAsia="ru-RU"/>
        </w:rPr>
        <w:t>I</w:t>
      </w: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>.1. Настоящее Положение определяет порядок организации и проведения, критерии отбора, параметры оценки конкурсных работ</w:t>
      </w:r>
      <w:r w:rsidRPr="004A2FB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 w:eastAsia="ru-RU"/>
        </w:rPr>
        <w:t>IV</w:t>
      </w: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Всероссийского конкурса Центров и программ родительского просвещения в 20</w:t>
      </w:r>
      <w:r w:rsidRPr="0021291D">
        <w:rPr>
          <w:rFonts w:ascii="Times New Roman" w:hAnsi="Times New Roman"/>
          <w:color w:val="000000"/>
          <w:sz w:val="24"/>
          <w:szCs w:val="24"/>
          <w:lang w:eastAsia="ru-RU"/>
        </w:rPr>
        <w:t>20</w:t>
      </w: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году (далее – Конкурс, Положение). </w:t>
      </w:r>
    </w:p>
    <w:p w:rsidR="00CE0143" w:rsidRPr="00BD65DF" w:rsidRDefault="00CE0143" w:rsidP="00B839B6">
      <w:pPr>
        <w:tabs>
          <w:tab w:val="left" w:pos="709"/>
          <w:tab w:val="left" w:pos="1276"/>
          <w:tab w:val="left" w:pos="1418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39B6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B839B6">
        <w:rPr>
          <w:rFonts w:ascii="Times New Roman" w:hAnsi="Times New Roman"/>
          <w:sz w:val="24"/>
          <w:szCs w:val="24"/>
          <w:lang w:eastAsia="ru-RU"/>
        </w:rPr>
        <w:t xml:space="preserve">.2. </w:t>
      </w:r>
      <w:r w:rsidRPr="00BD65DF">
        <w:rPr>
          <w:rFonts w:ascii="Times New Roman" w:hAnsi="Times New Roman"/>
          <w:sz w:val="24"/>
          <w:szCs w:val="24"/>
          <w:lang w:eastAsia="ru-RU"/>
        </w:rPr>
        <w:t>Организаторы Конкурса - Общероссийская общественная организация «Национальная родительская ассоциация социальной поддержки семьи и защиты семейных ценностей» при поддержке Министерства просвещения Российской Федерации (далее – Организаторы).</w:t>
      </w:r>
    </w:p>
    <w:p w:rsidR="00CE0143" w:rsidRPr="00B839B6" w:rsidRDefault="00CE0143" w:rsidP="00B839B6">
      <w:pPr>
        <w:tabs>
          <w:tab w:val="num" w:pos="709"/>
          <w:tab w:val="num" w:pos="1440"/>
        </w:tabs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39B6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B839B6">
        <w:rPr>
          <w:rFonts w:ascii="Times New Roman" w:hAnsi="Times New Roman"/>
          <w:sz w:val="24"/>
          <w:szCs w:val="24"/>
          <w:lang w:eastAsia="ru-RU"/>
        </w:rPr>
        <w:t>.3. К проведению Конкурса Организаторами могут быть привлечены представители образовательных учреждений, общественных и профессиональных педагогических объединений, и организаций.</w:t>
      </w:r>
    </w:p>
    <w:p w:rsidR="00CE0143" w:rsidRPr="00B839B6" w:rsidRDefault="00CE0143" w:rsidP="00B839B6">
      <w:pPr>
        <w:adjustRightInd w:val="0"/>
        <w:spacing w:after="0" w:line="360" w:lineRule="auto"/>
        <w:ind w:left="708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839B6">
        <w:rPr>
          <w:rFonts w:ascii="Times New Roman" w:hAnsi="Times New Roman"/>
          <w:color w:val="000000"/>
          <w:sz w:val="24"/>
          <w:szCs w:val="24"/>
          <w:lang w:val="en-US" w:eastAsia="ru-RU"/>
        </w:rPr>
        <w:t>I</w:t>
      </w: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>.4. Актуальность Конкурса.</w:t>
      </w:r>
    </w:p>
    <w:p w:rsidR="00CE0143" w:rsidRPr="00B839B6" w:rsidRDefault="00CE0143" w:rsidP="00B839B6">
      <w:pPr>
        <w:spacing w:after="200" w:line="360" w:lineRule="auto"/>
        <w:ind w:firstLine="709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839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Как показывает практика, поколение нынешних родителей ощущает значительную нехватку знаний и компетенций в воспитании детей. В настоящий момент важно актуализировать имеющийся опыт, продвигать и тиражировать или популяризировать лучшие практики родительского просвещения.</w:t>
      </w:r>
    </w:p>
    <w:p w:rsidR="00CE0143" w:rsidRPr="00B839B6" w:rsidRDefault="00CE0143" w:rsidP="00B839B6">
      <w:pPr>
        <w:spacing w:after="200" w:line="360" w:lineRule="auto"/>
        <w:ind w:firstLine="709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B839B6">
        <w:rPr>
          <w:rFonts w:ascii="Times New Roman" w:hAnsi="Times New Roman"/>
          <w:sz w:val="24"/>
          <w:szCs w:val="24"/>
        </w:rPr>
        <w:t>Успешная работа по родительскому просвещению возможна лишь тогда, когда все участники образовательного процесса – педагоги, дети, родители – становятся единым целым, большим и сплоченным коллективом. Результатом успешной и эффективной работы по родительскому просвещению является улучшение в отношениях с ребенком, повышение качества взаимопонимания с родителями, формирование конструктивного взгляда родителей на решение семейных проблем, развитие педагогической рефлексии родителей, повышение активности участия родителей в учебно-воспитательном процессе.</w:t>
      </w:r>
    </w:p>
    <w:p w:rsidR="00CE0143" w:rsidRPr="00B839B6" w:rsidRDefault="00CE0143" w:rsidP="00B839B6">
      <w:pPr>
        <w:spacing w:after="200" w:line="360" w:lineRule="auto"/>
        <w:ind w:firstLine="709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B839B6">
        <w:rPr>
          <w:rFonts w:ascii="Times New Roman" w:hAnsi="Times New Roman"/>
          <w:sz w:val="24"/>
          <w:szCs w:val="24"/>
        </w:rPr>
        <w:t xml:space="preserve">Конкурс призван выявить и поощрить лучшие практики родительского просвещения, реализуемые как юридическими, так и физическими лицами, в комплексе с другими просветительско-педагогическими проектами, или в качестве самостоятельно реализуемых программ.  </w:t>
      </w:r>
    </w:p>
    <w:p w:rsidR="00CE0143" w:rsidRPr="00B839B6" w:rsidRDefault="00CE0143" w:rsidP="00B839B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839B6">
        <w:rPr>
          <w:rFonts w:ascii="Times New Roman" w:hAnsi="Times New Roman"/>
          <w:sz w:val="24"/>
          <w:szCs w:val="24"/>
          <w:lang w:val="en-US"/>
        </w:rPr>
        <w:t>I</w:t>
      </w:r>
      <w:r w:rsidRPr="00B839B6">
        <w:rPr>
          <w:rFonts w:ascii="Times New Roman" w:hAnsi="Times New Roman"/>
          <w:sz w:val="24"/>
          <w:szCs w:val="24"/>
        </w:rPr>
        <w:t xml:space="preserve">.5. Цель и задачи Конкурса. </w:t>
      </w:r>
    </w:p>
    <w:p w:rsidR="00CE0143" w:rsidRPr="00B839B6" w:rsidRDefault="00CE0143" w:rsidP="00B839B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839B6">
        <w:rPr>
          <w:rFonts w:ascii="Times New Roman" w:hAnsi="Times New Roman"/>
          <w:sz w:val="24"/>
          <w:szCs w:val="24"/>
          <w:lang w:val="en-US"/>
        </w:rPr>
        <w:t>I</w:t>
      </w:r>
      <w:r w:rsidRPr="00B839B6">
        <w:rPr>
          <w:rFonts w:ascii="Times New Roman" w:hAnsi="Times New Roman"/>
          <w:sz w:val="24"/>
          <w:szCs w:val="24"/>
        </w:rPr>
        <w:t>.5.1. Цель Конкурса:</w:t>
      </w:r>
      <w:r>
        <w:rPr>
          <w:rFonts w:ascii="Times New Roman" w:hAnsi="Times New Roman"/>
          <w:sz w:val="24"/>
          <w:szCs w:val="24"/>
        </w:rPr>
        <w:t xml:space="preserve"> </w:t>
      </w:r>
      <w:r w:rsidRPr="00B839B6">
        <w:rPr>
          <w:rFonts w:ascii="Times New Roman" w:hAnsi="Times New Roman"/>
          <w:sz w:val="24"/>
          <w:szCs w:val="24"/>
        </w:rPr>
        <w:t>выявление и распространение передового опыта родительского просвещения;</w:t>
      </w:r>
    </w:p>
    <w:p w:rsidR="00CE0143" w:rsidRPr="00B839B6" w:rsidRDefault="00CE0143" w:rsidP="00B839B6">
      <w:pPr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839B6">
        <w:rPr>
          <w:rFonts w:ascii="Times New Roman" w:hAnsi="Times New Roman"/>
          <w:color w:val="000000"/>
          <w:sz w:val="24"/>
          <w:szCs w:val="24"/>
          <w:lang w:val="en-US" w:eastAsia="ru-RU"/>
        </w:rPr>
        <w:t>I</w:t>
      </w: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>.5.2. Задачи Конкурса:</w:t>
      </w:r>
    </w:p>
    <w:p w:rsidR="00CE0143" w:rsidRPr="00B839B6" w:rsidRDefault="00CE0143" w:rsidP="00B839B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839B6">
        <w:rPr>
          <w:rFonts w:ascii="Times New Roman" w:hAnsi="Times New Roman"/>
          <w:sz w:val="24"/>
          <w:szCs w:val="24"/>
        </w:rPr>
        <w:t>- формирования единого методического пространства для участников процесса родительского просвещения;</w:t>
      </w:r>
    </w:p>
    <w:p w:rsidR="00CE0143" w:rsidRPr="00B839B6" w:rsidRDefault="00CE0143" w:rsidP="00B839B6">
      <w:pPr>
        <w:tabs>
          <w:tab w:val="left" w:pos="0"/>
        </w:tabs>
        <w:adjustRightInd w:val="0"/>
        <w:spacing w:after="0" w:line="360" w:lineRule="auto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B839B6">
        <w:rPr>
          <w:rFonts w:ascii="Times New Roman" w:hAnsi="Times New Roman"/>
          <w:sz w:val="24"/>
          <w:szCs w:val="24"/>
          <w:lang w:eastAsia="ru-RU"/>
        </w:rPr>
        <w:t>- укрепление партнерских отношений между организациями и сообществами родителей;</w:t>
      </w:r>
    </w:p>
    <w:p w:rsidR="00CE0143" w:rsidRPr="00B839B6" w:rsidRDefault="00CE0143" w:rsidP="00B839B6">
      <w:pPr>
        <w:tabs>
          <w:tab w:val="left" w:pos="360"/>
        </w:tabs>
        <w:adjustRightInd w:val="0"/>
        <w:spacing w:after="0" w:line="360" w:lineRule="auto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B839B6">
        <w:rPr>
          <w:rFonts w:ascii="Times New Roman" w:hAnsi="Times New Roman"/>
          <w:sz w:val="24"/>
          <w:szCs w:val="24"/>
          <w:lang w:eastAsia="ru-RU"/>
        </w:rPr>
        <w:t xml:space="preserve">- поддержка инициатив в области родительского просвещения; </w:t>
      </w:r>
    </w:p>
    <w:p w:rsidR="00CE0143" w:rsidRPr="00B839B6" w:rsidRDefault="00CE0143" w:rsidP="00B839B6">
      <w:pPr>
        <w:tabs>
          <w:tab w:val="left" w:pos="360"/>
        </w:tabs>
        <w:adjustRightInd w:val="0"/>
        <w:spacing w:after="0" w:line="360" w:lineRule="auto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B839B6">
        <w:rPr>
          <w:rFonts w:ascii="Times New Roman" w:hAnsi="Times New Roman"/>
          <w:sz w:val="24"/>
          <w:szCs w:val="24"/>
          <w:lang w:eastAsia="ru-RU"/>
        </w:rPr>
        <w:t>- поддержка инновационных форм и решений по вовлечению родителей в образовательный процесс и воспитание.</w:t>
      </w:r>
    </w:p>
    <w:p w:rsidR="00CE0143" w:rsidRPr="00B839B6" w:rsidRDefault="00CE0143" w:rsidP="00B839B6">
      <w:pPr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839B6">
        <w:rPr>
          <w:rFonts w:ascii="Times New Roman" w:hAnsi="Times New Roman"/>
          <w:color w:val="000000"/>
          <w:sz w:val="24"/>
          <w:szCs w:val="24"/>
          <w:lang w:val="en-US" w:eastAsia="ru-RU"/>
        </w:rPr>
        <w:t>I</w:t>
      </w: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>.6. Участники Конкурса.</w:t>
      </w:r>
    </w:p>
    <w:p w:rsidR="00CE0143" w:rsidRPr="00B839B6" w:rsidRDefault="00CE0143" w:rsidP="00B839B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39B6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B839B6">
        <w:rPr>
          <w:rFonts w:ascii="Times New Roman" w:hAnsi="Times New Roman"/>
          <w:sz w:val="24"/>
          <w:szCs w:val="24"/>
          <w:lang w:eastAsia="ru-RU"/>
        </w:rPr>
        <w:t>.6.1. В Конкурсе могут принять участие:</w:t>
      </w:r>
    </w:p>
    <w:p w:rsidR="00CE0143" w:rsidRPr="00B839B6" w:rsidRDefault="00CE0143" w:rsidP="00B839B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39B6">
        <w:rPr>
          <w:rFonts w:ascii="Times New Roman" w:hAnsi="Times New Roman"/>
          <w:sz w:val="24"/>
          <w:szCs w:val="24"/>
          <w:lang w:eastAsia="ru-RU"/>
        </w:rPr>
        <w:t>- физические лица, в том числе имеющие статус индивидуальных предпринимателей, реализующие авторские программы по родительскому просвещению, заявка на участие и содержание конкурсных работ которых отвечает требованиям настоящего Положения (далее – Участник-физическое лицо);</w:t>
      </w:r>
    </w:p>
    <w:p w:rsidR="00CE0143" w:rsidRPr="00B839B6" w:rsidRDefault="00CE0143" w:rsidP="00B839B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39B6">
        <w:rPr>
          <w:rFonts w:ascii="Times New Roman" w:hAnsi="Times New Roman"/>
          <w:sz w:val="24"/>
          <w:szCs w:val="24"/>
          <w:lang w:eastAsia="ru-RU"/>
        </w:rPr>
        <w:t>- юридические лица любой организационно-правовой формы, заявка на участие и содержание конкурсных работ которых отвечает требованиям настоящего Положения (далее – Участник-юридическое лицо) по трём группам:</w:t>
      </w:r>
    </w:p>
    <w:p w:rsidR="00CE0143" w:rsidRPr="00B839B6" w:rsidRDefault="00CE0143" w:rsidP="00B839B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39B6">
        <w:rPr>
          <w:rFonts w:ascii="Times New Roman" w:hAnsi="Times New Roman"/>
          <w:sz w:val="24"/>
          <w:szCs w:val="24"/>
          <w:lang w:eastAsia="ru-RU"/>
        </w:rPr>
        <w:t>- образовательные организации;</w:t>
      </w:r>
    </w:p>
    <w:p w:rsidR="00CE0143" w:rsidRPr="00B839B6" w:rsidRDefault="00CE0143" w:rsidP="00B839B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39B6">
        <w:rPr>
          <w:rFonts w:ascii="Times New Roman" w:hAnsi="Times New Roman"/>
          <w:sz w:val="24"/>
          <w:szCs w:val="24"/>
          <w:lang w:eastAsia="ru-RU"/>
        </w:rPr>
        <w:t>- общественные организации;</w:t>
      </w:r>
    </w:p>
    <w:p w:rsidR="00CE0143" w:rsidRPr="00B839B6" w:rsidRDefault="00CE0143" w:rsidP="00B839B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39B6">
        <w:rPr>
          <w:rFonts w:ascii="Times New Roman" w:hAnsi="Times New Roman"/>
          <w:sz w:val="24"/>
          <w:szCs w:val="24"/>
          <w:lang w:eastAsia="ru-RU"/>
        </w:rPr>
        <w:t>- иные организации, работающие в сфере родительского просвещения.</w:t>
      </w:r>
    </w:p>
    <w:p w:rsidR="00CE0143" w:rsidRPr="00B839B6" w:rsidRDefault="00CE0143" w:rsidP="00B839B6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B839B6">
        <w:rPr>
          <w:rFonts w:ascii="Times New Roman" w:hAnsi="Times New Roman"/>
          <w:sz w:val="24"/>
          <w:szCs w:val="24"/>
          <w:lang w:val="en-US"/>
        </w:rPr>
        <w:t>I</w:t>
      </w:r>
      <w:r w:rsidRPr="00B839B6">
        <w:rPr>
          <w:rFonts w:ascii="Times New Roman" w:hAnsi="Times New Roman"/>
          <w:sz w:val="24"/>
          <w:szCs w:val="24"/>
        </w:rPr>
        <w:t>.6.2. Возраст/стаж работы с момента государственной регистрации Участников не ограничивается.</w:t>
      </w:r>
    </w:p>
    <w:p w:rsidR="00CE0143" w:rsidRDefault="00CE0143" w:rsidP="00B839B6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839B6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B839B6">
        <w:rPr>
          <w:rFonts w:ascii="Times New Roman" w:hAnsi="Times New Roman"/>
          <w:sz w:val="24"/>
          <w:szCs w:val="24"/>
          <w:lang w:eastAsia="ru-RU"/>
        </w:rPr>
        <w:t xml:space="preserve">.6.3. Конкурс проводится </w:t>
      </w: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>в заочной форме, в формате экспертизы присланных участниками конкурсных материалов.</w:t>
      </w:r>
    </w:p>
    <w:p w:rsidR="00CE0143" w:rsidRPr="00383351" w:rsidRDefault="00CE0143" w:rsidP="00B839B6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383351">
        <w:rPr>
          <w:rFonts w:ascii="Times New Roman" w:hAnsi="Times New Roman"/>
          <w:b/>
          <w:bCs/>
          <w:color w:val="000000"/>
          <w:sz w:val="24"/>
          <w:szCs w:val="24"/>
          <w:lang w:val="en-US" w:eastAsia="ru-RU"/>
        </w:rPr>
        <w:t>II</w:t>
      </w:r>
      <w:r w:rsidRPr="0038335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.Порядок проведения конкурса.</w:t>
      </w:r>
    </w:p>
    <w:p w:rsidR="00CE0143" w:rsidRPr="00B839B6" w:rsidRDefault="00CE0143" w:rsidP="00B839B6">
      <w:pPr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839B6">
        <w:rPr>
          <w:rFonts w:ascii="Times New Roman" w:hAnsi="Times New Roman"/>
          <w:color w:val="000000"/>
          <w:sz w:val="24"/>
          <w:szCs w:val="24"/>
          <w:lang w:val="en-US" w:eastAsia="ru-RU"/>
        </w:rPr>
        <w:t>II</w:t>
      </w: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>.1. Рабочая группа.</w:t>
      </w:r>
    </w:p>
    <w:p w:rsidR="00CE0143" w:rsidRPr="00B839B6" w:rsidRDefault="00CE0143" w:rsidP="00B839B6">
      <w:pPr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>Подготовку и проведение Конкурса осуществляет Рабочая группа</w:t>
      </w:r>
      <w:r w:rsidRPr="00B839B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>Конкурса (далее – Рабочая группа). Рабочая группа регистрирует участников Конкурса, осуществляет сбор конкурсных материалов, формирует и организует работу Жюри Конкурса для оценки конкурсных работ, формирует рейтинг участников для определения победителей на основании оценивания конкурсных работ членами Жюри, информирует об итогах Конкурса.</w:t>
      </w:r>
    </w:p>
    <w:p w:rsidR="00CE0143" w:rsidRPr="00B839B6" w:rsidRDefault="00CE0143" w:rsidP="00B839B6">
      <w:pPr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Рабочая группа формируется Организаторами Конкурса.  </w:t>
      </w:r>
    </w:p>
    <w:p w:rsidR="00CE0143" w:rsidRPr="00B839B6" w:rsidRDefault="00CE0143" w:rsidP="00B839B6">
      <w:pPr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839B6">
        <w:rPr>
          <w:rFonts w:ascii="Times New Roman" w:hAnsi="Times New Roman"/>
          <w:color w:val="000000"/>
          <w:sz w:val="24"/>
          <w:szCs w:val="24"/>
          <w:lang w:val="en-US" w:eastAsia="ru-RU"/>
        </w:rPr>
        <w:t>II</w:t>
      </w: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>.2. Жюри и порядок оценки работ.</w:t>
      </w:r>
    </w:p>
    <w:p w:rsidR="00CE0143" w:rsidRPr="00B839B6" w:rsidRDefault="00CE0143" w:rsidP="00B839B6">
      <w:pPr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839B6">
        <w:rPr>
          <w:rFonts w:ascii="Times New Roman" w:hAnsi="Times New Roman"/>
          <w:color w:val="000000"/>
          <w:sz w:val="24"/>
          <w:szCs w:val="24"/>
          <w:lang w:val="en-US" w:eastAsia="ru-RU"/>
        </w:rPr>
        <w:t>II</w:t>
      </w: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.2.1. Для определения победителей Конкурса формируется Жюри Конкурса в количестве </w:t>
      </w:r>
      <w:r w:rsidRPr="00BC3B05">
        <w:rPr>
          <w:rFonts w:ascii="Times New Roman" w:hAnsi="Times New Roman"/>
          <w:sz w:val="24"/>
          <w:szCs w:val="24"/>
          <w:lang w:eastAsia="ru-RU"/>
        </w:rPr>
        <w:t>15 человек</w:t>
      </w: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r w:rsidRPr="00834FF1">
        <w:rPr>
          <w:rFonts w:ascii="Times New Roman" w:hAnsi="Times New Roman"/>
          <w:color w:val="000000"/>
          <w:sz w:val="24"/>
          <w:szCs w:val="24"/>
          <w:lang w:eastAsia="ru-RU"/>
        </w:rPr>
        <w:t>имеющих опыт не менее 5 лет по организации и проведению всероссийских конкурсов в сфере педагогики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 Жюри конкурса</w:t>
      </w: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проводит оценку конкурсных работ участников. </w:t>
      </w:r>
    </w:p>
    <w:p w:rsidR="00CE0143" w:rsidRPr="00B839B6" w:rsidRDefault="00CE0143" w:rsidP="00B839B6">
      <w:pPr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839B6">
        <w:rPr>
          <w:rFonts w:ascii="Times New Roman" w:hAnsi="Times New Roman"/>
          <w:color w:val="000000"/>
          <w:sz w:val="24"/>
          <w:szCs w:val="24"/>
          <w:lang w:val="en-US" w:eastAsia="ru-RU"/>
        </w:rPr>
        <w:t>II</w:t>
      </w: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>.2.2. Результатом работы Жюри Конкурса являются заполненные и подписанные индивидуальные экспертные листы с проставленными баллами, которые передаются в Рабочую группу для определения рейтинга участников (Приложение 1).</w:t>
      </w:r>
    </w:p>
    <w:p w:rsidR="00CE0143" w:rsidRPr="00347352" w:rsidRDefault="00CE0143" w:rsidP="006B2862">
      <w:pPr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839B6">
        <w:rPr>
          <w:rFonts w:ascii="Times New Roman" w:hAnsi="Times New Roman"/>
          <w:color w:val="000000"/>
          <w:sz w:val="24"/>
          <w:szCs w:val="24"/>
          <w:lang w:val="en-US" w:eastAsia="ru-RU"/>
        </w:rPr>
        <w:t>II</w:t>
      </w: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.2.3. Каждую работу оценивают два члена жюри. Исходя из полученных баллов, формируется средняя арифметическая итоговая оценка. </w:t>
      </w:r>
    </w:p>
    <w:p w:rsidR="00CE0143" w:rsidRPr="00383351" w:rsidRDefault="00CE0143" w:rsidP="00B839B6">
      <w:pPr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val="en-US" w:eastAsia="ru-RU"/>
        </w:rPr>
        <w:t>II</w:t>
      </w:r>
      <w:r w:rsidRPr="00383351">
        <w:rPr>
          <w:rFonts w:ascii="Times New Roman" w:hAnsi="Times New Roman"/>
          <w:sz w:val="24"/>
          <w:szCs w:val="24"/>
          <w:lang w:eastAsia="ru-RU"/>
        </w:rPr>
        <w:t>.2.</w:t>
      </w:r>
      <w:r>
        <w:rPr>
          <w:rFonts w:ascii="Times New Roman" w:hAnsi="Times New Roman"/>
          <w:sz w:val="24"/>
          <w:szCs w:val="24"/>
          <w:lang w:eastAsia="ru-RU"/>
        </w:rPr>
        <w:t>4</w:t>
      </w:r>
      <w:r w:rsidRPr="00383351">
        <w:rPr>
          <w:rFonts w:ascii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383351">
        <w:rPr>
          <w:rFonts w:ascii="Times New Roman" w:hAnsi="Times New Roman"/>
          <w:sz w:val="24"/>
          <w:szCs w:val="24"/>
          <w:lang w:eastAsia="ru-RU"/>
        </w:rPr>
        <w:t>о итогам  общественного обсуждения членами Жюри</w:t>
      </w:r>
      <w:r>
        <w:rPr>
          <w:rFonts w:ascii="Times New Roman" w:hAnsi="Times New Roman"/>
          <w:sz w:val="24"/>
          <w:szCs w:val="24"/>
          <w:lang w:eastAsia="ru-RU"/>
        </w:rPr>
        <w:t xml:space="preserve"> формируется </w:t>
      </w:r>
      <w:r w:rsidRPr="00383351">
        <w:rPr>
          <w:rFonts w:ascii="Times New Roman" w:hAnsi="Times New Roman"/>
          <w:sz w:val="24"/>
          <w:szCs w:val="24"/>
          <w:lang w:eastAsia="ru-RU"/>
        </w:rPr>
        <w:t xml:space="preserve"> 25 победителей - лучших центров и программ родительского просвещения.</w:t>
      </w:r>
    </w:p>
    <w:p w:rsidR="00CE0143" w:rsidRPr="00B839B6" w:rsidRDefault="00CE0143" w:rsidP="00347352">
      <w:pPr>
        <w:tabs>
          <w:tab w:val="num" w:pos="1080"/>
        </w:tabs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Pr="00B839B6">
        <w:rPr>
          <w:rFonts w:ascii="Times New Roman" w:hAnsi="Times New Roman"/>
          <w:sz w:val="24"/>
          <w:szCs w:val="24"/>
          <w:lang w:val="en-US" w:eastAsia="ru-RU"/>
        </w:rPr>
        <w:t>II</w:t>
      </w:r>
      <w:r w:rsidRPr="00B839B6">
        <w:rPr>
          <w:rFonts w:ascii="Times New Roman" w:hAnsi="Times New Roman"/>
          <w:sz w:val="24"/>
          <w:szCs w:val="24"/>
          <w:lang w:eastAsia="ru-RU"/>
        </w:rPr>
        <w:t>.2.</w:t>
      </w:r>
      <w:r>
        <w:rPr>
          <w:rFonts w:ascii="Times New Roman" w:hAnsi="Times New Roman"/>
          <w:sz w:val="24"/>
          <w:szCs w:val="24"/>
          <w:lang w:eastAsia="ru-RU"/>
        </w:rPr>
        <w:t>5</w:t>
      </w:r>
      <w:r w:rsidRPr="00B839B6">
        <w:rPr>
          <w:rFonts w:ascii="Times New Roman" w:hAnsi="Times New Roman"/>
          <w:sz w:val="24"/>
          <w:szCs w:val="24"/>
          <w:lang w:eastAsia="ru-RU"/>
        </w:rPr>
        <w:t xml:space="preserve">. Итоги экспертной оценки конкурсных работ подводятся в итоговом протоколе Жюри. </w:t>
      </w:r>
    </w:p>
    <w:p w:rsidR="00CE0143" w:rsidRPr="00B839B6" w:rsidRDefault="00CE0143" w:rsidP="00B839B6">
      <w:pPr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839B6">
        <w:rPr>
          <w:rFonts w:ascii="Times New Roman" w:hAnsi="Times New Roman"/>
          <w:color w:val="000000"/>
          <w:sz w:val="24"/>
          <w:szCs w:val="24"/>
          <w:lang w:val="en-US" w:eastAsia="ru-RU"/>
        </w:rPr>
        <w:t>II</w:t>
      </w: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.3. Порядок предоставления конкурсных работ.  </w:t>
      </w:r>
    </w:p>
    <w:p w:rsidR="00CE0143" w:rsidRPr="00B839B6" w:rsidRDefault="00CE0143" w:rsidP="00B839B6">
      <w:pPr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Для участия в Конкурсе в срок </w:t>
      </w:r>
      <w:r w:rsidRPr="00B839B6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 xml:space="preserve">с </w:t>
      </w:r>
      <w:r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1</w:t>
      </w:r>
      <w:r w:rsidRPr="001B6C8B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4</w:t>
      </w:r>
      <w:r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B839B6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августа 20</w:t>
      </w:r>
      <w:r w:rsidRPr="0021291D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20</w:t>
      </w:r>
      <w:r w:rsidRPr="00B839B6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 xml:space="preserve"> года по 30 сентября 20</w:t>
      </w:r>
      <w:r w:rsidRPr="0021291D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20</w:t>
      </w: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года необходимо: </w:t>
      </w:r>
    </w:p>
    <w:p w:rsidR="00CE0143" w:rsidRPr="00B839B6" w:rsidRDefault="00CE0143" w:rsidP="00B839B6">
      <w:pPr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-пройти по </w:t>
      </w:r>
      <w:r w:rsidRPr="00BC3B05">
        <w:rPr>
          <w:rFonts w:ascii="Times New Roman" w:hAnsi="Times New Roman"/>
          <w:sz w:val="24"/>
          <w:szCs w:val="24"/>
          <w:lang w:eastAsia="ru-RU"/>
        </w:rPr>
        <w:t>ссылке:</w:t>
      </w:r>
      <w:r w:rsidRPr="00BC3B05">
        <w:rPr>
          <w:rFonts w:ascii="Times New Roman" w:hAnsi="Times New Roman"/>
          <w:sz w:val="24"/>
          <w:szCs w:val="24"/>
        </w:rPr>
        <w:t xml:space="preserve"> </w:t>
      </w:r>
      <w:hyperlink r:id="rId5" w:history="1">
        <w:r w:rsidRPr="00201FD8">
          <w:rPr>
            <w:rStyle w:val="Hyperlink"/>
            <w:rFonts w:ascii="Times New Roman" w:hAnsi="Times New Roman"/>
            <w:sz w:val="24"/>
            <w:szCs w:val="24"/>
          </w:rPr>
          <w:t>https://clck.ru/PhJvt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Pr="00BC3B05">
        <w:rPr>
          <w:rFonts w:ascii="Times New Roman" w:hAnsi="Times New Roman"/>
          <w:sz w:val="24"/>
          <w:szCs w:val="24"/>
          <w:lang w:eastAsia="ru-RU"/>
        </w:rPr>
        <w:t xml:space="preserve">, которая </w:t>
      </w: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>также размещена на сайте www.nra-russia.ru и совершить следующие действия:</w:t>
      </w:r>
    </w:p>
    <w:p w:rsidR="00CE0143" w:rsidRPr="00B839B6" w:rsidRDefault="00CE0143" w:rsidP="00B839B6">
      <w:pPr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заполнить форму Заявки Участника (Инструкция по созданию аккаунта в </w:t>
      </w:r>
      <w:bookmarkStart w:id="0" w:name="_Hlk14777561"/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>Googl</w:t>
      </w:r>
      <w:bookmarkEnd w:id="0"/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e </w:t>
      </w:r>
      <w:r w:rsidRPr="00B839B6">
        <w:rPr>
          <w:rFonts w:ascii="Times New Roman" w:hAnsi="Times New Roman"/>
          <w:sz w:val="24"/>
          <w:szCs w:val="24"/>
          <w:lang w:eastAsia="ru-RU"/>
        </w:rPr>
        <w:t>и вид формы заявки приложение 2);</w:t>
      </w:r>
    </w:p>
    <w:p w:rsidR="00CE0143" w:rsidRPr="00B839B6" w:rsidRDefault="00CE0143" w:rsidP="00B839B6">
      <w:pPr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>- прикрепить заполненный отсканированный файл «Согласие на обработку персональных данных» (для физических лиц) заполнив по форме, указанной в Приложении 3, для юридических лиц свидетельство о регистрации;</w:t>
      </w:r>
    </w:p>
    <w:p w:rsidR="00CE0143" w:rsidRDefault="00CE0143" w:rsidP="00B839B6">
      <w:pPr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>- прикрепить Конкурсные материалы, заархивированные форматом (.rar, .7z, .zip) объемом не более 10 ГБ. Название архива должно содержать название организации для юридических лиц или фамилию физического лица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CE0143" w:rsidRPr="001B6C8B" w:rsidRDefault="00CE0143" w:rsidP="00B839B6">
      <w:pPr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прикрепить </w:t>
      </w:r>
      <w:r w:rsidRPr="00BA7B82">
        <w:rPr>
          <w:rFonts w:ascii="Times New Roman" w:hAnsi="Times New Roman"/>
          <w:color w:val="000000"/>
          <w:sz w:val="24"/>
          <w:szCs w:val="24"/>
          <w:lang w:eastAsia="ru-RU"/>
        </w:rPr>
        <w:t>описания (аннотации)  программы или проекта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BA7B82">
        <w:rPr>
          <w:rFonts w:ascii="Times New Roman" w:hAnsi="Times New Roman"/>
          <w:color w:val="000000"/>
          <w:sz w:val="24"/>
          <w:szCs w:val="24"/>
          <w:lang w:eastAsia="ru-RU"/>
        </w:rPr>
        <w:t>до 8 страниц формата А4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CE0143" w:rsidRPr="00B839B6" w:rsidRDefault="00CE0143" w:rsidP="00B839B6">
      <w:pPr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39B6">
        <w:rPr>
          <w:rFonts w:ascii="Times New Roman" w:hAnsi="Times New Roman"/>
          <w:sz w:val="24"/>
          <w:szCs w:val="24"/>
          <w:lang w:val="en-US" w:eastAsia="ru-RU"/>
        </w:rPr>
        <w:t>II</w:t>
      </w:r>
      <w:r w:rsidRPr="00B839B6">
        <w:rPr>
          <w:rFonts w:ascii="Times New Roman" w:hAnsi="Times New Roman"/>
          <w:sz w:val="24"/>
          <w:szCs w:val="24"/>
          <w:lang w:eastAsia="ru-RU"/>
        </w:rPr>
        <w:t xml:space="preserve">.3.1. Конкурсные работы не рецензируются и не возвращаются. Материалы, представленные на Конкурс, могут быть использованы Организаторами в достижении уставных целей. </w:t>
      </w:r>
    </w:p>
    <w:p w:rsidR="00CE0143" w:rsidRPr="00875C53" w:rsidRDefault="00CE0143" w:rsidP="00B839B6">
      <w:pPr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39B6">
        <w:rPr>
          <w:rFonts w:ascii="Times New Roman" w:hAnsi="Times New Roman"/>
          <w:sz w:val="24"/>
          <w:szCs w:val="24"/>
          <w:lang w:val="en-US" w:eastAsia="ru-RU"/>
        </w:rPr>
        <w:t>II</w:t>
      </w:r>
      <w:r w:rsidRPr="00B839B6">
        <w:rPr>
          <w:rFonts w:ascii="Times New Roman" w:hAnsi="Times New Roman"/>
          <w:sz w:val="24"/>
          <w:szCs w:val="24"/>
          <w:lang w:eastAsia="ru-RU"/>
        </w:rPr>
        <w:t xml:space="preserve">.3.2. </w:t>
      </w:r>
      <w:r>
        <w:rPr>
          <w:rFonts w:ascii="Times New Roman" w:hAnsi="Times New Roman"/>
          <w:sz w:val="24"/>
          <w:szCs w:val="24"/>
          <w:lang w:eastAsia="ru-RU"/>
        </w:rPr>
        <w:t>На каждый проект/программу подается отдельная заявка, не более 5 от одного Участника.</w:t>
      </w:r>
    </w:p>
    <w:p w:rsidR="00CE0143" w:rsidRDefault="00CE0143" w:rsidP="00B839B6">
      <w:pPr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39B6">
        <w:rPr>
          <w:rFonts w:ascii="Times New Roman" w:hAnsi="Times New Roman"/>
          <w:sz w:val="24"/>
          <w:szCs w:val="24"/>
          <w:lang w:val="en-US" w:eastAsia="ru-RU"/>
        </w:rPr>
        <w:t>II</w:t>
      </w:r>
      <w:r w:rsidRPr="00B839B6">
        <w:rPr>
          <w:rFonts w:ascii="Times New Roman" w:hAnsi="Times New Roman"/>
          <w:sz w:val="24"/>
          <w:szCs w:val="24"/>
          <w:lang w:eastAsia="ru-RU"/>
        </w:rPr>
        <w:t>.3.3. Участник-физическое лицо в обязательном порядке подписывает Согласие на обработку персональных данных, сканированный вариант которого прикладывает в комплект документов, подаваемых для участия в Конкурсе.</w:t>
      </w:r>
    </w:p>
    <w:p w:rsidR="00CE0143" w:rsidRPr="0021291D" w:rsidRDefault="00CE0143" w:rsidP="00B839B6">
      <w:pPr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val="en-US" w:eastAsia="ru-RU"/>
        </w:rPr>
        <w:t>II</w:t>
      </w:r>
      <w:r w:rsidRPr="0021291D">
        <w:rPr>
          <w:rFonts w:ascii="Times New Roman" w:hAnsi="Times New Roman"/>
          <w:sz w:val="24"/>
          <w:szCs w:val="24"/>
          <w:lang w:eastAsia="ru-RU"/>
        </w:rPr>
        <w:t xml:space="preserve">.3.4. </w:t>
      </w:r>
      <w:r>
        <w:rPr>
          <w:rFonts w:ascii="Times New Roman" w:hAnsi="Times New Roman"/>
          <w:sz w:val="24"/>
          <w:szCs w:val="24"/>
          <w:lang w:eastAsia="ru-RU"/>
        </w:rPr>
        <w:t>Участник-юридическое лицо в обязательном порядке прикладывает свидетельство о регистрации организации,</w:t>
      </w:r>
      <w:r w:rsidRPr="0021291D">
        <w:t xml:space="preserve"> </w:t>
      </w:r>
      <w:r w:rsidRPr="0021291D">
        <w:rPr>
          <w:rFonts w:ascii="Times New Roman" w:hAnsi="Times New Roman"/>
          <w:sz w:val="24"/>
          <w:szCs w:val="24"/>
          <w:lang w:eastAsia="ru-RU"/>
        </w:rPr>
        <w:t>сканированный вариант которого прикладывает в комплект документов, подаваемых для участия в Конкурсе.</w:t>
      </w:r>
    </w:p>
    <w:p w:rsidR="00CE0143" w:rsidRPr="00383351" w:rsidRDefault="00CE0143" w:rsidP="00B839B6">
      <w:pPr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383351">
        <w:rPr>
          <w:rFonts w:ascii="Times New Roman" w:hAnsi="Times New Roman"/>
          <w:b/>
          <w:bCs/>
          <w:color w:val="000000"/>
          <w:sz w:val="24"/>
          <w:szCs w:val="24"/>
          <w:lang w:val="en-US" w:eastAsia="ru-RU"/>
        </w:rPr>
        <w:t>III</w:t>
      </w:r>
      <w:r w:rsidRPr="0038335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. Требования к конкурсным материалам: </w:t>
      </w:r>
    </w:p>
    <w:p w:rsidR="00CE0143" w:rsidRPr="00B839B6" w:rsidRDefault="00CE0143" w:rsidP="00B839B6">
      <w:pPr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39B6">
        <w:rPr>
          <w:rFonts w:ascii="Times New Roman" w:hAnsi="Times New Roman"/>
          <w:sz w:val="24"/>
          <w:szCs w:val="24"/>
          <w:lang w:val="en-US" w:eastAsia="ru-RU"/>
        </w:rPr>
        <w:t>III</w:t>
      </w:r>
      <w:r w:rsidRPr="00B839B6">
        <w:rPr>
          <w:rFonts w:ascii="Times New Roman" w:hAnsi="Times New Roman"/>
          <w:sz w:val="24"/>
          <w:szCs w:val="24"/>
          <w:lang w:eastAsia="ru-RU"/>
        </w:rPr>
        <w:t>.1. Соответствие целям и задачам Конкурса.</w:t>
      </w:r>
    </w:p>
    <w:p w:rsidR="00CE0143" w:rsidRPr="00B839B6" w:rsidRDefault="00CE0143" w:rsidP="00B839B6">
      <w:pPr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39B6">
        <w:rPr>
          <w:rFonts w:ascii="Times New Roman" w:hAnsi="Times New Roman"/>
          <w:sz w:val="24"/>
          <w:szCs w:val="24"/>
          <w:lang w:val="en-US" w:eastAsia="ru-RU"/>
        </w:rPr>
        <w:t>III</w:t>
      </w:r>
      <w:r w:rsidRPr="00B839B6">
        <w:rPr>
          <w:rFonts w:ascii="Times New Roman" w:hAnsi="Times New Roman"/>
          <w:sz w:val="24"/>
          <w:szCs w:val="24"/>
          <w:lang w:eastAsia="ru-RU"/>
        </w:rPr>
        <w:t>.2. Наличие описания программы или проекта по родительскому просвещению, содержащего:</w:t>
      </w:r>
    </w:p>
    <w:p w:rsidR="00CE0143" w:rsidRPr="00B839B6" w:rsidRDefault="00CE0143" w:rsidP="00B839B6">
      <w:pPr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39B6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B839B6">
        <w:rPr>
          <w:rFonts w:ascii="Times New Roman" w:hAnsi="Times New Roman"/>
          <w:i/>
          <w:sz w:val="24"/>
          <w:szCs w:val="24"/>
          <w:lang w:eastAsia="ru-RU"/>
        </w:rPr>
        <w:t>цель и задачи программы или проекта</w:t>
      </w:r>
      <w:r w:rsidRPr="00B839B6">
        <w:rPr>
          <w:rFonts w:ascii="Times New Roman" w:hAnsi="Times New Roman"/>
          <w:sz w:val="24"/>
          <w:szCs w:val="24"/>
          <w:lang w:eastAsia="ru-RU"/>
        </w:rPr>
        <w:t>, которые ставит перед собой автор или организация, а также их обоснование;</w:t>
      </w:r>
    </w:p>
    <w:p w:rsidR="00CE0143" w:rsidRPr="00B839B6" w:rsidRDefault="00CE0143" w:rsidP="00B839B6">
      <w:pPr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39B6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B839B6">
        <w:rPr>
          <w:rFonts w:ascii="Times New Roman" w:hAnsi="Times New Roman"/>
          <w:i/>
          <w:sz w:val="24"/>
          <w:szCs w:val="24"/>
          <w:lang w:eastAsia="ru-RU"/>
        </w:rPr>
        <w:t xml:space="preserve">педагогические приёмы, формы, способы, оригинальные идеи и находки, </w:t>
      </w:r>
      <w:r w:rsidRPr="00B839B6">
        <w:rPr>
          <w:rFonts w:ascii="Times New Roman" w:hAnsi="Times New Roman"/>
          <w:sz w:val="24"/>
          <w:szCs w:val="24"/>
          <w:lang w:eastAsia="ru-RU"/>
        </w:rPr>
        <w:t>которые использует автор или организация для достижения поставленной цели, а также их обоснование;</w:t>
      </w:r>
    </w:p>
    <w:p w:rsidR="00CE0143" w:rsidRPr="00B839B6" w:rsidRDefault="00CE0143" w:rsidP="00B839B6">
      <w:pPr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39B6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B839B6">
        <w:rPr>
          <w:rFonts w:ascii="Times New Roman" w:hAnsi="Times New Roman"/>
          <w:i/>
          <w:sz w:val="24"/>
          <w:szCs w:val="24"/>
          <w:lang w:eastAsia="ru-RU"/>
        </w:rPr>
        <w:t>полученные/ожидаемые результаты (качественные и количественные)</w:t>
      </w:r>
      <w:r w:rsidRPr="00B839B6">
        <w:rPr>
          <w:rFonts w:ascii="Times New Roman" w:hAnsi="Times New Roman"/>
          <w:sz w:val="24"/>
          <w:szCs w:val="24"/>
          <w:lang w:eastAsia="ru-RU"/>
        </w:rPr>
        <w:t>, а также используемые автором или организацией способы/критерии</w:t>
      </w:r>
      <w:r w:rsidRPr="00B839B6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</w:t>
      </w:r>
      <w:r w:rsidRPr="00B839B6">
        <w:rPr>
          <w:rFonts w:ascii="Times New Roman" w:hAnsi="Times New Roman"/>
          <w:sz w:val="24"/>
          <w:szCs w:val="24"/>
          <w:lang w:eastAsia="ru-RU"/>
        </w:rPr>
        <w:t>определения этих результатов;</w:t>
      </w:r>
    </w:p>
    <w:p w:rsidR="00CE0143" w:rsidRPr="00B839B6" w:rsidRDefault="00CE0143" w:rsidP="00B839B6">
      <w:pPr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39B6">
        <w:rPr>
          <w:rFonts w:ascii="Times New Roman" w:hAnsi="Times New Roman"/>
          <w:sz w:val="24"/>
          <w:szCs w:val="24"/>
          <w:lang w:val="en-US" w:eastAsia="ru-RU"/>
        </w:rPr>
        <w:t>III</w:t>
      </w:r>
      <w:r w:rsidRPr="00B839B6">
        <w:rPr>
          <w:rFonts w:ascii="Times New Roman" w:hAnsi="Times New Roman"/>
          <w:sz w:val="24"/>
          <w:szCs w:val="24"/>
          <w:lang w:eastAsia="ru-RU"/>
        </w:rPr>
        <w:t>.3. Наличие Приложений</w:t>
      </w:r>
      <w:r w:rsidRPr="00B839B6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r w:rsidRPr="00B839B6">
        <w:rPr>
          <w:rFonts w:ascii="Times New Roman" w:hAnsi="Times New Roman"/>
          <w:sz w:val="24"/>
          <w:szCs w:val="24"/>
          <w:lang w:eastAsia="ru-RU"/>
        </w:rPr>
        <w:t>включающих в себя конкретные методические материалы, подтверждающие конкурсные преимущества представленной работы (рабочие учебные планы, конспекты, планы реализации программы или проекта, раздаточные материалы, алгоритмы работы, сценарные разработки, диагностические материалы, схемы, таблицы, диаграммы, фото-, видеоматериалы, демонстрирующие проводимую работу с родителями, иные иллюстрации, подготовленные сборники и др.)</w:t>
      </w:r>
    </w:p>
    <w:p w:rsidR="00CE0143" w:rsidRPr="00B839B6" w:rsidRDefault="00CE0143" w:rsidP="00B839B6">
      <w:pPr>
        <w:adjustRightInd w:val="0"/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39B6">
        <w:rPr>
          <w:rFonts w:ascii="Times New Roman" w:hAnsi="Times New Roman"/>
          <w:sz w:val="24"/>
          <w:szCs w:val="24"/>
          <w:lang w:val="en-US" w:eastAsia="ru-RU"/>
        </w:rPr>
        <w:t>III</w:t>
      </w:r>
      <w:r w:rsidRPr="00B839B6">
        <w:rPr>
          <w:rFonts w:ascii="Times New Roman" w:hAnsi="Times New Roman"/>
          <w:sz w:val="24"/>
          <w:szCs w:val="24"/>
          <w:lang w:eastAsia="ru-RU"/>
        </w:rPr>
        <w:t>.4. Объем конкурсных материалов:</w:t>
      </w:r>
    </w:p>
    <w:p w:rsidR="00CE0143" w:rsidRPr="00B839B6" w:rsidRDefault="00CE0143" w:rsidP="00B839B6">
      <w:pPr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39B6">
        <w:rPr>
          <w:rFonts w:ascii="Times New Roman" w:hAnsi="Times New Roman"/>
          <w:i/>
          <w:sz w:val="24"/>
          <w:szCs w:val="24"/>
          <w:lang w:eastAsia="ru-RU"/>
        </w:rPr>
        <w:t xml:space="preserve">- основного </w:t>
      </w:r>
      <w:bookmarkStart w:id="1" w:name="_Hlk46313098"/>
      <w:r w:rsidRPr="00B839B6">
        <w:rPr>
          <w:rFonts w:ascii="Times New Roman" w:hAnsi="Times New Roman"/>
          <w:i/>
          <w:sz w:val="24"/>
          <w:szCs w:val="24"/>
          <w:lang w:eastAsia="ru-RU"/>
        </w:rPr>
        <w:t xml:space="preserve">описания (аннотации)  программы или проекта </w:t>
      </w:r>
      <w:bookmarkEnd w:id="1"/>
      <w:r w:rsidRPr="00B839B6">
        <w:rPr>
          <w:rFonts w:ascii="Times New Roman" w:hAnsi="Times New Roman"/>
          <w:i/>
          <w:sz w:val="24"/>
          <w:szCs w:val="24"/>
          <w:lang w:eastAsia="ru-RU"/>
        </w:rPr>
        <w:t xml:space="preserve">– </w:t>
      </w:r>
      <w:r w:rsidRPr="00B839B6">
        <w:rPr>
          <w:rFonts w:ascii="Times New Roman" w:hAnsi="Times New Roman"/>
          <w:sz w:val="24"/>
          <w:szCs w:val="24"/>
          <w:lang w:eastAsia="ru-RU"/>
        </w:rPr>
        <w:t>до</w:t>
      </w:r>
      <w:r w:rsidRPr="00B839B6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B839B6">
        <w:rPr>
          <w:rFonts w:ascii="Times New Roman" w:hAnsi="Times New Roman"/>
          <w:sz w:val="24"/>
          <w:szCs w:val="24"/>
          <w:lang w:eastAsia="ru-RU"/>
        </w:rPr>
        <w:t xml:space="preserve">8 страниц формата А4, шрифтом </w:t>
      </w:r>
      <w:r w:rsidRPr="00B839B6">
        <w:rPr>
          <w:rFonts w:ascii="Times New Roman" w:hAnsi="Times New Roman"/>
          <w:sz w:val="24"/>
          <w:szCs w:val="24"/>
          <w:lang w:val="en-US" w:eastAsia="ru-RU"/>
        </w:rPr>
        <w:t>Times</w:t>
      </w:r>
      <w:r w:rsidRPr="00B839B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839B6">
        <w:rPr>
          <w:rFonts w:ascii="Times New Roman" w:hAnsi="Times New Roman"/>
          <w:sz w:val="24"/>
          <w:szCs w:val="24"/>
          <w:lang w:val="en-US" w:eastAsia="ru-RU"/>
        </w:rPr>
        <w:t>New</w:t>
      </w:r>
      <w:r w:rsidRPr="00B839B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839B6">
        <w:rPr>
          <w:rFonts w:ascii="Times New Roman" w:hAnsi="Times New Roman"/>
          <w:sz w:val="24"/>
          <w:szCs w:val="24"/>
          <w:lang w:val="en-US" w:eastAsia="ru-RU"/>
        </w:rPr>
        <w:t>Roman</w:t>
      </w:r>
      <w:r w:rsidRPr="00B839B6">
        <w:rPr>
          <w:rFonts w:ascii="Times New Roman" w:hAnsi="Times New Roman"/>
          <w:sz w:val="24"/>
          <w:szCs w:val="24"/>
          <w:lang w:eastAsia="ru-RU"/>
        </w:rPr>
        <w:t xml:space="preserve"> 12, через 1,5 интервала, поля слева – </w:t>
      </w:r>
      <w:smartTag w:uri="urn:schemas-microsoft-com:office:smarttags" w:element="metricconverter">
        <w:smartTagPr>
          <w:attr w:name="ProductID" w:val="2 см"/>
        </w:smartTagPr>
        <w:r w:rsidRPr="00B839B6">
          <w:rPr>
            <w:rFonts w:ascii="Times New Roman" w:hAnsi="Times New Roman"/>
            <w:sz w:val="24"/>
            <w:szCs w:val="24"/>
            <w:lang w:eastAsia="ru-RU"/>
          </w:rPr>
          <w:t>2 см</w:t>
        </w:r>
      </w:smartTag>
      <w:r w:rsidRPr="00B839B6">
        <w:rPr>
          <w:rFonts w:ascii="Times New Roman" w:hAnsi="Times New Roman"/>
          <w:sz w:val="24"/>
          <w:szCs w:val="24"/>
          <w:lang w:eastAsia="ru-RU"/>
        </w:rPr>
        <w:t xml:space="preserve">, справа – </w:t>
      </w:r>
      <w:smartTag w:uri="urn:schemas-microsoft-com:office:smarttags" w:element="metricconverter">
        <w:smartTagPr>
          <w:attr w:name="ProductID" w:val="1,5 см"/>
        </w:smartTagPr>
        <w:r w:rsidRPr="00B839B6">
          <w:rPr>
            <w:rFonts w:ascii="Times New Roman" w:hAnsi="Times New Roman"/>
            <w:sz w:val="24"/>
            <w:szCs w:val="24"/>
            <w:lang w:eastAsia="ru-RU"/>
          </w:rPr>
          <w:t>1,5 см</w:t>
        </w:r>
      </w:smartTag>
      <w:r w:rsidRPr="00B839B6">
        <w:rPr>
          <w:rFonts w:ascii="Times New Roman" w:hAnsi="Times New Roman"/>
          <w:sz w:val="24"/>
          <w:szCs w:val="24"/>
          <w:lang w:eastAsia="ru-RU"/>
        </w:rPr>
        <w:t xml:space="preserve">, верхнее и нижнее по </w:t>
      </w:r>
      <w:smartTag w:uri="urn:schemas-microsoft-com:office:smarttags" w:element="metricconverter">
        <w:smartTagPr>
          <w:attr w:name="ProductID" w:val="2 см"/>
        </w:smartTagPr>
        <w:r w:rsidRPr="00B839B6">
          <w:rPr>
            <w:rFonts w:ascii="Times New Roman" w:hAnsi="Times New Roman"/>
            <w:sz w:val="24"/>
            <w:szCs w:val="24"/>
            <w:lang w:eastAsia="ru-RU"/>
          </w:rPr>
          <w:t>2 см</w:t>
        </w:r>
      </w:smartTag>
      <w:r w:rsidRPr="00B839B6">
        <w:rPr>
          <w:rFonts w:ascii="Times New Roman" w:hAnsi="Times New Roman"/>
          <w:sz w:val="24"/>
          <w:szCs w:val="24"/>
          <w:lang w:eastAsia="ru-RU"/>
        </w:rPr>
        <w:t xml:space="preserve"> с обязательной нумерацией страниц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CE0143" w:rsidRPr="00B839B6" w:rsidRDefault="00CE0143" w:rsidP="00B839B6">
      <w:pPr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39B6">
        <w:rPr>
          <w:rFonts w:ascii="Times New Roman" w:hAnsi="Times New Roman"/>
          <w:i/>
          <w:sz w:val="24"/>
          <w:szCs w:val="24"/>
          <w:lang w:eastAsia="ru-RU"/>
        </w:rPr>
        <w:t>- объем приложений</w:t>
      </w:r>
      <w:r w:rsidRPr="00B839B6">
        <w:rPr>
          <w:rFonts w:ascii="Times New Roman" w:hAnsi="Times New Roman"/>
          <w:sz w:val="24"/>
          <w:szCs w:val="24"/>
          <w:lang w:eastAsia="ru-RU"/>
        </w:rPr>
        <w:t xml:space="preserve"> до 10 ГБ. </w:t>
      </w:r>
    </w:p>
    <w:p w:rsidR="00CE0143" w:rsidRPr="00B839B6" w:rsidRDefault="00CE0143" w:rsidP="00B839B6">
      <w:pPr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39B6">
        <w:rPr>
          <w:rFonts w:ascii="Times New Roman" w:hAnsi="Times New Roman"/>
          <w:sz w:val="24"/>
          <w:szCs w:val="24"/>
          <w:lang w:val="en-US" w:eastAsia="ru-RU"/>
        </w:rPr>
        <w:t>III</w:t>
      </w:r>
      <w:r w:rsidRPr="00B839B6">
        <w:rPr>
          <w:rFonts w:ascii="Times New Roman" w:hAnsi="Times New Roman"/>
          <w:sz w:val="24"/>
          <w:szCs w:val="24"/>
          <w:lang w:eastAsia="ru-RU"/>
        </w:rPr>
        <w:t>.5. Конкурсные материалы предоставляются на русском языке. В случае использования иностранных языков и/или языков народов Российской Федерации основное описание программы или проекта должно быть представлено  на русском языке или с переводом на русский язык.</w:t>
      </w:r>
    </w:p>
    <w:p w:rsidR="00CE0143" w:rsidRPr="00383351" w:rsidRDefault="00CE0143" w:rsidP="00B839B6">
      <w:pPr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83351">
        <w:rPr>
          <w:rFonts w:ascii="Times New Roman" w:hAnsi="Times New Roman"/>
          <w:b/>
          <w:bCs/>
          <w:sz w:val="24"/>
          <w:szCs w:val="24"/>
          <w:lang w:val="en-US" w:eastAsia="ru-RU"/>
        </w:rPr>
        <w:t>IV</w:t>
      </w:r>
      <w:r w:rsidRPr="00383351">
        <w:rPr>
          <w:rFonts w:ascii="Times New Roman" w:hAnsi="Times New Roman"/>
          <w:b/>
          <w:bCs/>
          <w:sz w:val="24"/>
          <w:szCs w:val="24"/>
          <w:lang w:eastAsia="ru-RU"/>
        </w:rPr>
        <w:t xml:space="preserve">. Номинации Конкурса: </w:t>
      </w:r>
    </w:p>
    <w:p w:rsidR="00CE0143" w:rsidRPr="00B839B6" w:rsidRDefault="00CE0143" w:rsidP="00B839B6">
      <w:pPr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39B6">
        <w:rPr>
          <w:rFonts w:ascii="Times New Roman" w:hAnsi="Times New Roman"/>
          <w:sz w:val="24"/>
          <w:szCs w:val="24"/>
          <w:lang w:eastAsia="ru-RU"/>
        </w:rPr>
        <w:t xml:space="preserve">1. </w:t>
      </w:r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  <w:bookmarkStart w:id="2" w:name="_GoBack"/>
      <w:bookmarkEnd w:id="2"/>
      <w:r w:rsidRPr="00B839B6">
        <w:rPr>
          <w:rFonts w:ascii="Times New Roman" w:hAnsi="Times New Roman"/>
          <w:sz w:val="24"/>
          <w:szCs w:val="24"/>
          <w:lang w:eastAsia="ru-RU"/>
        </w:rPr>
        <w:t>Программы и проекты, направленные на общее развитие родительских компетенций.</w:t>
      </w:r>
    </w:p>
    <w:p w:rsidR="00CE0143" w:rsidRPr="00B839B6" w:rsidRDefault="00CE0143" w:rsidP="00B839B6">
      <w:pPr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39B6">
        <w:rPr>
          <w:rFonts w:ascii="Times New Roman" w:hAnsi="Times New Roman"/>
          <w:sz w:val="24"/>
          <w:szCs w:val="24"/>
          <w:lang w:eastAsia="ru-RU"/>
        </w:rPr>
        <w:t>2. Программы и проекты родительского просвещения психолого-педагогической направленности.</w:t>
      </w:r>
    </w:p>
    <w:p w:rsidR="00CE0143" w:rsidRPr="00B839B6" w:rsidRDefault="00CE0143" w:rsidP="00B839B6">
      <w:pPr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39B6">
        <w:rPr>
          <w:rFonts w:ascii="Times New Roman" w:hAnsi="Times New Roman"/>
          <w:sz w:val="24"/>
          <w:szCs w:val="24"/>
          <w:lang w:eastAsia="ru-RU"/>
        </w:rPr>
        <w:t>3. Программы и проекты родительского просвещения гуманитарной тематики (юридическое, историческое, культурологическое, экономическое родительское просвещение).</w:t>
      </w:r>
    </w:p>
    <w:p w:rsidR="00CE0143" w:rsidRPr="00B839B6" w:rsidRDefault="00CE0143" w:rsidP="00B839B6">
      <w:pPr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39B6">
        <w:rPr>
          <w:rFonts w:ascii="Times New Roman" w:hAnsi="Times New Roman"/>
          <w:sz w:val="24"/>
          <w:szCs w:val="24"/>
          <w:lang w:eastAsia="ru-RU"/>
        </w:rPr>
        <w:t>4. Программы и проекты, направленные на образовательную и коррекционно-развивающую работу с родителями, воспитывающими детей с ОВЗ, детей-инвалидов.</w:t>
      </w:r>
    </w:p>
    <w:p w:rsidR="00CE0143" w:rsidRPr="00B839B6" w:rsidRDefault="00CE0143" w:rsidP="00B839B6">
      <w:pPr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39B6">
        <w:rPr>
          <w:rFonts w:ascii="Times New Roman" w:hAnsi="Times New Roman"/>
          <w:sz w:val="24"/>
          <w:szCs w:val="24"/>
          <w:lang w:eastAsia="ru-RU"/>
        </w:rPr>
        <w:t xml:space="preserve">5. Программы и проекты родительского просвещения, направленные на формирование культуры здорового и безопасного образа жизни. </w:t>
      </w:r>
    </w:p>
    <w:p w:rsidR="00CE0143" w:rsidRPr="00383351" w:rsidRDefault="00CE0143" w:rsidP="00B839B6">
      <w:pPr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83351">
        <w:rPr>
          <w:rFonts w:ascii="Times New Roman" w:hAnsi="Times New Roman"/>
          <w:b/>
          <w:bCs/>
          <w:sz w:val="24"/>
          <w:szCs w:val="24"/>
          <w:lang w:val="en-US" w:eastAsia="ru-RU"/>
        </w:rPr>
        <w:t>V</w:t>
      </w:r>
      <w:r w:rsidRPr="00383351">
        <w:rPr>
          <w:rFonts w:ascii="Times New Roman" w:hAnsi="Times New Roman"/>
          <w:b/>
          <w:bCs/>
          <w:sz w:val="24"/>
          <w:szCs w:val="24"/>
          <w:lang w:eastAsia="ru-RU"/>
        </w:rPr>
        <w:t>. Порядок проведения и подведения итогов Конкурса:</w:t>
      </w:r>
    </w:p>
    <w:p w:rsidR="00CE0143" w:rsidRPr="00B839B6" w:rsidRDefault="00CE0143" w:rsidP="00B839B6">
      <w:pPr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B839B6">
        <w:rPr>
          <w:rFonts w:ascii="Times New Roman" w:hAnsi="Times New Roman"/>
          <w:i/>
          <w:sz w:val="24"/>
          <w:szCs w:val="24"/>
          <w:lang w:eastAsia="ru-RU"/>
        </w:rPr>
        <w:t xml:space="preserve">- на предварительном этапе </w:t>
      </w:r>
      <w:r w:rsidRPr="00B839B6">
        <w:rPr>
          <w:rFonts w:ascii="Times New Roman" w:hAnsi="Times New Roman"/>
          <w:sz w:val="24"/>
          <w:szCs w:val="24"/>
          <w:lang w:eastAsia="ru-RU"/>
        </w:rPr>
        <w:t>проводится Проведение первичной оценки поступивших заявок на соответствие настоящему Положению;</w:t>
      </w:r>
      <w:r w:rsidRPr="00B839B6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</w:p>
    <w:p w:rsidR="00CE0143" w:rsidRPr="00B839B6" w:rsidRDefault="00CE0143" w:rsidP="00B839B6">
      <w:pPr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39B6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B839B6">
        <w:rPr>
          <w:rFonts w:ascii="Times New Roman" w:hAnsi="Times New Roman"/>
          <w:i/>
          <w:sz w:val="24"/>
          <w:szCs w:val="24"/>
          <w:lang w:eastAsia="ru-RU"/>
        </w:rPr>
        <w:t>на первом этапе</w:t>
      </w:r>
      <w:r w:rsidRPr="00B839B6">
        <w:rPr>
          <w:rFonts w:ascii="Times New Roman" w:hAnsi="Times New Roman"/>
          <w:sz w:val="24"/>
          <w:szCs w:val="24"/>
          <w:lang w:eastAsia="ru-RU"/>
        </w:rPr>
        <w:t xml:space="preserve"> проводится первичная оценка представленных конкурсных работ и в соответствии с выставленными экспертами баллами формируется рейтинг представленных конкурсных работ;</w:t>
      </w:r>
    </w:p>
    <w:p w:rsidR="00CE0143" w:rsidRPr="00B839B6" w:rsidRDefault="00CE0143" w:rsidP="00B839B6">
      <w:pPr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B839B6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B839B6">
        <w:rPr>
          <w:rFonts w:ascii="Times New Roman" w:hAnsi="Times New Roman"/>
          <w:i/>
          <w:sz w:val="24"/>
          <w:szCs w:val="24"/>
          <w:lang w:eastAsia="ru-RU"/>
        </w:rPr>
        <w:t>результатом первого этапа</w:t>
      </w:r>
      <w:r w:rsidRPr="00B839B6">
        <w:rPr>
          <w:rFonts w:ascii="Times New Roman" w:hAnsi="Times New Roman"/>
          <w:sz w:val="24"/>
          <w:szCs w:val="24"/>
          <w:lang w:eastAsia="ru-RU"/>
        </w:rPr>
        <w:t xml:space="preserve"> является отбор в соответствии с рейтингом набранных баллов </w:t>
      </w:r>
      <w:r>
        <w:rPr>
          <w:rFonts w:ascii="Times New Roman" w:hAnsi="Times New Roman"/>
          <w:sz w:val="24"/>
          <w:szCs w:val="24"/>
          <w:lang w:eastAsia="ru-RU"/>
        </w:rPr>
        <w:t>40</w:t>
      </w:r>
      <w:r w:rsidRPr="00B839B6">
        <w:rPr>
          <w:rFonts w:ascii="Times New Roman" w:hAnsi="Times New Roman"/>
          <w:sz w:val="24"/>
          <w:szCs w:val="24"/>
          <w:lang w:eastAsia="ru-RU"/>
        </w:rPr>
        <w:t xml:space="preserve"> лучших конкурсных работ, наиболее полно соответствующих цели и задачам Конкурса.;</w:t>
      </w:r>
    </w:p>
    <w:p w:rsidR="00CE0143" w:rsidRPr="00BC3B05" w:rsidRDefault="00CE0143" w:rsidP="00B839B6">
      <w:pPr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C3B05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BC3B05">
        <w:rPr>
          <w:rFonts w:ascii="Times New Roman" w:hAnsi="Times New Roman"/>
          <w:i/>
          <w:sz w:val="24"/>
          <w:szCs w:val="24"/>
          <w:lang w:eastAsia="ru-RU"/>
        </w:rPr>
        <w:t>на втором этапе</w:t>
      </w:r>
      <w:r w:rsidRPr="00BC3B05">
        <w:rPr>
          <w:rFonts w:ascii="Times New Roman" w:hAnsi="Times New Roman"/>
          <w:sz w:val="24"/>
          <w:szCs w:val="24"/>
          <w:lang w:eastAsia="ru-RU"/>
        </w:rPr>
        <w:t xml:space="preserve"> проводится общественное обсуждение 40 конкурсных материалов, с участием экспертов, членов общероссийских; общественных организаций, а также членов Жюри; </w:t>
      </w:r>
    </w:p>
    <w:p w:rsidR="00CE0143" w:rsidRPr="00BC3B05" w:rsidRDefault="00CE0143" w:rsidP="00B839B6">
      <w:pPr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C3B05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BC3B05">
        <w:rPr>
          <w:rFonts w:ascii="Times New Roman" w:hAnsi="Times New Roman"/>
          <w:i/>
          <w:sz w:val="24"/>
          <w:szCs w:val="24"/>
          <w:lang w:eastAsia="ru-RU"/>
        </w:rPr>
        <w:t>результатом второго этапа</w:t>
      </w:r>
      <w:r w:rsidRPr="00BC3B05">
        <w:rPr>
          <w:rFonts w:ascii="Times New Roman" w:hAnsi="Times New Roman"/>
          <w:sz w:val="24"/>
          <w:szCs w:val="24"/>
          <w:lang w:eastAsia="ru-RU"/>
        </w:rPr>
        <w:t xml:space="preserve"> является формирование итогового рейтинга представленных не менее 25 лучших конкурсных работ, которые представляются для награждения победителей и размещаются в специальном сборнике по итогам проведения Конкурса.</w:t>
      </w:r>
    </w:p>
    <w:p w:rsidR="00CE0143" w:rsidRPr="00383351" w:rsidRDefault="00CE0143" w:rsidP="00B839B6">
      <w:pPr>
        <w:spacing w:after="0" w:line="360" w:lineRule="auto"/>
        <w:ind w:firstLine="709"/>
        <w:contextualSpacing/>
        <w:rPr>
          <w:rFonts w:ascii="Times New Roman" w:hAnsi="Times New Roman"/>
          <w:b/>
          <w:bCs/>
          <w:sz w:val="24"/>
          <w:szCs w:val="24"/>
        </w:rPr>
      </w:pPr>
      <w:r w:rsidRPr="00383351">
        <w:rPr>
          <w:rFonts w:ascii="Times New Roman" w:hAnsi="Times New Roman"/>
          <w:b/>
          <w:bCs/>
          <w:sz w:val="24"/>
          <w:szCs w:val="24"/>
          <w:lang w:val="en-US"/>
        </w:rPr>
        <w:t>VI</w:t>
      </w:r>
      <w:r w:rsidRPr="00383351">
        <w:rPr>
          <w:rFonts w:ascii="Times New Roman" w:hAnsi="Times New Roman"/>
          <w:b/>
          <w:bCs/>
          <w:sz w:val="24"/>
          <w:szCs w:val="24"/>
        </w:rPr>
        <w:t>. Критерии, принципы</w:t>
      </w:r>
      <w:r w:rsidRPr="00383351">
        <w:rPr>
          <w:rFonts w:ascii="Times New Roman" w:hAnsi="Times New Roman"/>
          <w:b/>
          <w:bCs/>
          <w:color w:val="FF0000"/>
          <w:sz w:val="24"/>
          <w:szCs w:val="24"/>
        </w:rPr>
        <w:t xml:space="preserve"> </w:t>
      </w:r>
      <w:r w:rsidRPr="00383351">
        <w:rPr>
          <w:rFonts w:ascii="Times New Roman" w:hAnsi="Times New Roman"/>
          <w:b/>
          <w:bCs/>
          <w:sz w:val="24"/>
          <w:szCs w:val="24"/>
        </w:rPr>
        <w:t>и</w:t>
      </w:r>
      <w:r w:rsidRPr="00383351">
        <w:rPr>
          <w:rFonts w:ascii="Times New Roman" w:hAnsi="Times New Roman"/>
          <w:b/>
          <w:bCs/>
          <w:color w:val="FF0000"/>
          <w:sz w:val="24"/>
          <w:szCs w:val="24"/>
        </w:rPr>
        <w:t xml:space="preserve"> </w:t>
      </w:r>
      <w:r w:rsidRPr="00383351">
        <w:rPr>
          <w:rFonts w:ascii="Times New Roman" w:hAnsi="Times New Roman"/>
          <w:b/>
          <w:bCs/>
          <w:sz w:val="24"/>
          <w:szCs w:val="24"/>
        </w:rPr>
        <w:t>параметры оценки конкурсных материалов.</w:t>
      </w:r>
    </w:p>
    <w:p w:rsidR="00CE0143" w:rsidRPr="00B839B6" w:rsidRDefault="00CE0143" w:rsidP="00B839B6">
      <w:pPr>
        <w:spacing w:after="0" w:line="36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B839B6">
        <w:rPr>
          <w:rFonts w:ascii="Times New Roman" w:hAnsi="Times New Roman"/>
          <w:sz w:val="24"/>
          <w:szCs w:val="24"/>
        </w:rPr>
        <w:t xml:space="preserve">Оценка конкурсных материалов проводится на основании принципов открытости, комплексности, системности, прозрачности, исключения субъективности при оценке. </w:t>
      </w:r>
    </w:p>
    <w:p w:rsidR="00CE0143" w:rsidRPr="00B839B6" w:rsidRDefault="00CE0143" w:rsidP="00B839B6">
      <w:pPr>
        <w:tabs>
          <w:tab w:val="left" w:pos="709"/>
          <w:tab w:val="left" w:pos="1276"/>
          <w:tab w:val="left" w:pos="1701"/>
        </w:tabs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B839B6">
        <w:rPr>
          <w:rFonts w:ascii="Times New Roman" w:hAnsi="Times New Roman"/>
          <w:i/>
          <w:sz w:val="24"/>
          <w:szCs w:val="24"/>
          <w:lang w:eastAsia="ru-RU"/>
        </w:rPr>
        <w:t>1) цель и задачи</w:t>
      </w:r>
    </w:p>
    <w:p w:rsidR="00CE0143" w:rsidRPr="00B839B6" w:rsidRDefault="00CE0143" w:rsidP="00B839B6">
      <w:pPr>
        <w:tabs>
          <w:tab w:val="left" w:pos="0"/>
          <w:tab w:val="left" w:pos="1276"/>
          <w:tab w:val="left" w:pos="1701"/>
        </w:tabs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39B6">
        <w:rPr>
          <w:rFonts w:ascii="Times New Roman" w:hAnsi="Times New Roman"/>
          <w:sz w:val="24"/>
          <w:szCs w:val="24"/>
          <w:lang w:eastAsia="ru-RU"/>
        </w:rPr>
        <w:t>- сформулированы ясно, конкретно и полно обоснованы (от 0 до 10 баллов);</w:t>
      </w:r>
    </w:p>
    <w:p w:rsidR="00CE0143" w:rsidRPr="00B839B6" w:rsidRDefault="00CE0143" w:rsidP="00B839B6">
      <w:pPr>
        <w:tabs>
          <w:tab w:val="left" w:pos="567"/>
          <w:tab w:val="left" w:pos="709"/>
          <w:tab w:val="left" w:pos="1276"/>
          <w:tab w:val="left" w:pos="1701"/>
        </w:tabs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39B6">
        <w:rPr>
          <w:rFonts w:ascii="Times New Roman" w:hAnsi="Times New Roman"/>
          <w:sz w:val="24"/>
          <w:szCs w:val="24"/>
          <w:lang w:eastAsia="ru-RU"/>
        </w:rPr>
        <w:t>- цель реалистична, корректна по отношению к родителям, задачи соответствует возрастным особенностям (от 0 до 10 баллов);</w:t>
      </w:r>
    </w:p>
    <w:p w:rsidR="00CE0143" w:rsidRPr="00B839B6" w:rsidRDefault="00CE0143" w:rsidP="00B839B6">
      <w:pPr>
        <w:tabs>
          <w:tab w:val="left" w:pos="709"/>
        </w:tabs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B839B6">
        <w:rPr>
          <w:rFonts w:ascii="Times New Roman" w:hAnsi="Times New Roman"/>
          <w:i/>
          <w:sz w:val="24"/>
          <w:szCs w:val="24"/>
          <w:lang w:eastAsia="ru-RU"/>
        </w:rPr>
        <w:t>2) содержание разработок</w:t>
      </w:r>
    </w:p>
    <w:p w:rsidR="00CE0143" w:rsidRPr="00B839B6" w:rsidRDefault="00CE0143" w:rsidP="00B839B6">
      <w:pPr>
        <w:tabs>
          <w:tab w:val="left" w:pos="709"/>
        </w:tabs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39B6">
        <w:rPr>
          <w:rFonts w:ascii="Times New Roman" w:hAnsi="Times New Roman"/>
          <w:sz w:val="24"/>
          <w:szCs w:val="24"/>
          <w:lang w:eastAsia="ru-RU"/>
        </w:rPr>
        <w:t>- полно отражает семейные традиции и ценности (от 0 до 20 баллов);</w:t>
      </w:r>
    </w:p>
    <w:p w:rsidR="00CE0143" w:rsidRPr="00B839B6" w:rsidRDefault="00CE0143" w:rsidP="00B839B6">
      <w:pPr>
        <w:tabs>
          <w:tab w:val="left" w:pos="709"/>
        </w:tabs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B839B6">
        <w:rPr>
          <w:rFonts w:ascii="Times New Roman" w:hAnsi="Times New Roman"/>
          <w:sz w:val="24"/>
          <w:szCs w:val="24"/>
          <w:lang w:eastAsia="ru-RU"/>
        </w:rPr>
        <w:t>- подчёркивает значение семьи в истории и повседневной жизни России, формировании личности человека (от 0 до 20 баллов);</w:t>
      </w:r>
      <w:r w:rsidRPr="00B839B6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</w:p>
    <w:p w:rsidR="00CE0143" w:rsidRPr="00B839B6" w:rsidRDefault="00CE0143" w:rsidP="00B839B6">
      <w:pPr>
        <w:tabs>
          <w:tab w:val="left" w:pos="709"/>
        </w:tabs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B839B6">
        <w:rPr>
          <w:rFonts w:ascii="Times New Roman" w:hAnsi="Times New Roman"/>
          <w:i/>
          <w:sz w:val="24"/>
          <w:szCs w:val="24"/>
          <w:lang w:eastAsia="ru-RU"/>
        </w:rPr>
        <w:t>3) педагогические приёмы, формы, способы, оригинальные идеи находки</w:t>
      </w:r>
    </w:p>
    <w:p w:rsidR="00CE0143" w:rsidRPr="00B839B6" w:rsidRDefault="00CE0143" w:rsidP="00B839B6">
      <w:pPr>
        <w:tabs>
          <w:tab w:val="left" w:pos="709"/>
        </w:tabs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39B6">
        <w:rPr>
          <w:rFonts w:ascii="Times New Roman" w:hAnsi="Times New Roman"/>
          <w:sz w:val="24"/>
          <w:szCs w:val="24"/>
          <w:lang w:eastAsia="ru-RU"/>
        </w:rPr>
        <w:t>- выбраны, исходя из поставленных цели и задач, грамотно сформулированы и обоснованы, имеют очевидную воспитательную ценность (от 0 до 15 баллов);</w:t>
      </w:r>
    </w:p>
    <w:p w:rsidR="00CE0143" w:rsidRPr="00B839B6" w:rsidRDefault="00CE0143" w:rsidP="00B839B6">
      <w:pPr>
        <w:tabs>
          <w:tab w:val="left" w:pos="709"/>
        </w:tabs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39B6">
        <w:rPr>
          <w:rFonts w:ascii="Times New Roman" w:hAnsi="Times New Roman"/>
          <w:sz w:val="24"/>
          <w:szCs w:val="24"/>
          <w:lang w:eastAsia="ru-RU"/>
        </w:rPr>
        <w:t>- технологичны, носят системный характер, взаимосвязаны или выстроены как алгоритм, их описание дает ясное представление о содержании работы педагога (от 0 до 20 баллов);</w:t>
      </w:r>
    </w:p>
    <w:p w:rsidR="00CE0143" w:rsidRPr="00B839B6" w:rsidRDefault="00CE0143" w:rsidP="00B839B6">
      <w:pPr>
        <w:tabs>
          <w:tab w:val="left" w:pos="709"/>
        </w:tabs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39B6">
        <w:rPr>
          <w:rFonts w:ascii="Times New Roman" w:hAnsi="Times New Roman"/>
          <w:sz w:val="24"/>
          <w:szCs w:val="24"/>
          <w:lang w:eastAsia="ru-RU"/>
        </w:rPr>
        <w:t>- присутствует оригинальный (авторский) подход, они могут быть рекомендованы к использованию другими педагогами (от 0 до 20 баллов);</w:t>
      </w:r>
    </w:p>
    <w:p w:rsidR="00CE0143" w:rsidRPr="00B839B6" w:rsidRDefault="00CE0143" w:rsidP="00B839B6">
      <w:pPr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B839B6">
        <w:rPr>
          <w:rFonts w:ascii="Times New Roman" w:hAnsi="Times New Roman"/>
          <w:i/>
          <w:sz w:val="24"/>
          <w:szCs w:val="24"/>
          <w:lang w:eastAsia="ru-RU"/>
        </w:rPr>
        <w:t>4) полученные результаты</w:t>
      </w:r>
    </w:p>
    <w:p w:rsidR="00CE0143" w:rsidRPr="00B839B6" w:rsidRDefault="00CE0143" w:rsidP="00B839B6">
      <w:pPr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39B6">
        <w:rPr>
          <w:rFonts w:ascii="Times New Roman" w:hAnsi="Times New Roman"/>
          <w:sz w:val="24"/>
          <w:szCs w:val="24"/>
          <w:lang w:eastAsia="ru-RU"/>
        </w:rPr>
        <w:t>реальны, адекватны поставленной цели; способы их определения корректны, дан инструментарий (от 0 до 20 баллов);</w:t>
      </w:r>
    </w:p>
    <w:p w:rsidR="00CE0143" w:rsidRPr="00B839B6" w:rsidRDefault="00CE0143" w:rsidP="00B839B6">
      <w:pPr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39B6">
        <w:rPr>
          <w:rFonts w:ascii="Times New Roman" w:hAnsi="Times New Roman"/>
          <w:i/>
          <w:sz w:val="24"/>
          <w:szCs w:val="24"/>
          <w:lang w:eastAsia="ru-RU"/>
        </w:rPr>
        <w:t>5) приложения</w:t>
      </w:r>
    </w:p>
    <w:p w:rsidR="00CE0143" w:rsidRPr="00B839B6" w:rsidRDefault="00CE0143" w:rsidP="00B839B6">
      <w:pPr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B839B6">
        <w:rPr>
          <w:rFonts w:ascii="Times New Roman" w:hAnsi="Times New Roman"/>
          <w:sz w:val="24"/>
          <w:szCs w:val="24"/>
          <w:lang w:eastAsia="ru-RU"/>
        </w:rPr>
        <w:t>отражают основное содержание конкурсной работы</w:t>
      </w:r>
      <w:r w:rsidRPr="00B839B6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r w:rsidRPr="00B839B6">
        <w:rPr>
          <w:rFonts w:ascii="Times New Roman" w:hAnsi="Times New Roman"/>
          <w:sz w:val="24"/>
          <w:szCs w:val="24"/>
          <w:lang w:eastAsia="ru-RU"/>
        </w:rPr>
        <w:t>расширяют и дополняют представление о методике (от 0 до 20 баллов).</w:t>
      </w:r>
    </w:p>
    <w:p w:rsidR="00CE0143" w:rsidRPr="00383351" w:rsidRDefault="00CE0143" w:rsidP="00B839B6">
      <w:pPr>
        <w:spacing w:after="0" w:line="360" w:lineRule="auto"/>
        <w:ind w:firstLine="709"/>
        <w:contextualSpacing/>
        <w:rPr>
          <w:rFonts w:ascii="Times New Roman" w:hAnsi="Times New Roman"/>
          <w:b/>
          <w:bCs/>
          <w:sz w:val="24"/>
          <w:szCs w:val="24"/>
        </w:rPr>
      </w:pPr>
      <w:r w:rsidRPr="00383351">
        <w:rPr>
          <w:rFonts w:ascii="Times New Roman" w:hAnsi="Times New Roman"/>
          <w:b/>
          <w:bCs/>
          <w:sz w:val="24"/>
          <w:szCs w:val="24"/>
          <w:lang w:val="en-US"/>
        </w:rPr>
        <w:t>VII</w:t>
      </w:r>
      <w:r w:rsidRPr="00383351">
        <w:rPr>
          <w:rFonts w:ascii="Times New Roman" w:hAnsi="Times New Roman"/>
          <w:b/>
          <w:bCs/>
          <w:sz w:val="24"/>
          <w:szCs w:val="24"/>
        </w:rPr>
        <w:t>. Порядок награждения победителей.</w:t>
      </w:r>
    </w:p>
    <w:p w:rsidR="00CE0143" w:rsidRPr="001F049B" w:rsidRDefault="00CE0143" w:rsidP="00B839B6">
      <w:pPr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049B">
        <w:rPr>
          <w:rFonts w:ascii="Times New Roman" w:hAnsi="Times New Roman"/>
          <w:sz w:val="24"/>
          <w:szCs w:val="24"/>
          <w:lang w:val="en-US" w:eastAsia="ru-RU"/>
        </w:rPr>
        <w:t>VII</w:t>
      </w:r>
      <w:r w:rsidRPr="001F049B">
        <w:rPr>
          <w:rFonts w:ascii="Times New Roman" w:hAnsi="Times New Roman"/>
          <w:sz w:val="24"/>
          <w:szCs w:val="24"/>
          <w:lang w:eastAsia="ru-RU"/>
        </w:rPr>
        <w:t>.1. Победитель Конкурса награждается грамотой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1F049B">
        <w:rPr>
          <w:rFonts w:ascii="Times New Roman" w:hAnsi="Times New Roman"/>
          <w:sz w:val="24"/>
          <w:szCs w:val="24"/>
          <w:lang w:eastAsia="ru-RU"/>
        </w:rPr>
        <w:t>а также иными наградными материалами на Торжественной церемонии.</w:t>
      </w:r>
    </w:p>
    <w:p w:rsidR="00CE0143" w:rsidRPr="00B839B6" w:rsidRDefault="00CE0143" w:rsidP="00B839B6">
      <w:pPr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39B6">
        <w:rPr>
          <w:rFonts w:ascii="Times New Roman" w:hAnsi="Times New Roman"/>
          <w:sz w:val="24"/>
          <w:szCs w:val="24"/>
          <w:lang w:val="en-US" w:eastAsia="ru-RU"/>
        </w:rPr>
        <w:t>VII</w:t>
      </w:r>
      <w:r w:rsidRPr="00B839B6">
        <w:rPr>
          <w:rFonts w:ascii="Times New Roman" w:hAnsi="Times New Roman"/>
          <w:sz w:val="24"/>
          <w:szCs w:val="24"/>
          <w:lang w:eastAsia="ru-RU"/>
        </w:rPr>
        <w:t>.2. Итоги конкурса размещаются на сайте Общероссийской общественной организации «Национальная родительская ассоциация социальной поддержки семьи и защиты семейных ценностей».</w:t>
      </w:r>
    </w:p>
    <w:p w:rsidR="00CE0143" w:rsidRPr="00B839B6" w:rsidRDefault="00CE0143" w:rsidP="00B839B6">
      <w:pPr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39B6"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CE0143" w:rsidRPr="00B839B6" w:rsidRDefault="00CE0143" w:rsidP="00B839B6">
      <w:pPr>
        <w:adjustRightInd w:val="0"/>
        <w:spacing w:after="0" w:line="360" w:lineRule="auto"/>
        <w:ind w:firstLine="4860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Приложение 1 </w:t>
      </w:r>
    </w:p>
    <w:p w:rsidR="00CE0143" w:rsidRPr="00B839B6" w:rsidRDefault="00CE0143" w:rsidP="00B839B6">
      <w:pPr>
        <w:adjustRightInd w:val="0"/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39B6">
        <w:rPr>
          <w:rFonts w:ascii="Times New Roman" w:hAnsi="Times New Roman"/>
          <w:sz w:val="24"/>
          <w:szCs w:val="24"/>
          <w:lang w:eastAsia="ru-RU"/>
        </w:rPr>
        <w:t>ЭКСПЕРТНОЕ ЗАКЛЮЧЕНИЕ</w:t>
      </w:r>
    </w:p>
    <w:p w:rsidR="00CE0143" w:rsidRPr="00B839B6" w:rsidRDefault="00CE0143" w:rsidP="00B839B6">
      <w:pPr>
        <w:adjustRightInd w:val="0"/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E0143" w:rsidRPr="00B839B6" w:rsidRDefault="00CE0143" w:rsidP="00B839B6">
      <w:pPr>
        <w:adjustRightInd w:val="0"/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84"/>
        <w:gridCol w:w="3543"/>
        <w:gridCol w:w="1842"/>
        <w:gridCol w:w="1416"/>
      </w:tblGrid>
      <w:tr w:rsidR="00CE0143" w:rsidRPr="000F4634" w:rsidTr="0047344B">
        <w:tc>
          <w:tcPr>
            <w:tcW w:w="3085" w:type="dxa"/>
            <w:vAlign w:val="center"/>
          </w:tcPr>
          <w:p w:rsidR="00CE0143" w:rsidRPr="00B839B6" w:rsidRDefault="00CE0143" w:rsidP="00B839B6">
            <w:pPr>
              <w:adjustRightInd w:val="0"/>
              <w:spacing w:before="200"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  <w:vAlign w:val="center"/>
          </w:tcPr>
          <w:p w:rsidR="00CE0143" w:rsidRPr="00B839B6" w:rsidRDefault="00CE0143" w:rsidP="00B839B6">
            <w:pPr>
              <w:adjustRightInd w:val="0"/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E0143" w:rsidRPr="00B839B6" w:rsidRDefault="00CE0143" w:rsidP="00B839B6">
            <w:pPr>
              <w:adjustRightInd w:val="0"/>
              <w:spacing w:before="200"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9B6">
              <w:rPr>
                <w:rFonts w:ascii="Times New Roman" w:hAnsi="Times New Roman"/>
                <w:sz w:val="24"/>
                <w:szCs w:val="24"/>
                <w:lang w:eastAsia="ru-RU"/>
              </w:rPr>
              <w:t>Заявка №</w:t>
            </w:r>
          </w:p>
        </w:tc>
        <w:tc>
          <w:tcPr>
            <w:tcW w:w="1417" w:type="dxa"/>
            <w:vAlign w:val="center"/>
          </w:tcPr>
          <w:p w:rsidR="00CE0143" w:rsidRPr="00B839B6" w:rsidRDefault="00CE0143" w:rsidP="00B839B6">
            <w:pPr>
              <w:adjustRightInd w:val="0"/>
              <w:spacing w:before="200"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E0143" w:rsidRPr="00B839B6" w:rsidRDefault="00CE0143" w:rsidP="00B839B6">
      <w:pPr>
        <w:adjustRightInd w:val="0"/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65"/>
        <w:gridCol w:w="6789"/>
      </w:tblGrid>
      <w:tr w:rsidR="00CE0143" w:rsidRPr="000F4634" w:rsidTr="0047344B">
        <w:tc>
          <w:tcPr>
            <w:tcW w:w="1555" w:type="pct"/>
          </w:tcPr>
          <w:p w:rsidR="00CE0143" w:rsidRPr="00B839B6" w:rsidRDefault="00CE0143" w:rsidP="00B839B6">
            <w:pPr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9B6">
              <w:rPr>
                <w:rFonts w:ascii="Times New Roman" w:hAnsi="Times New Roman"/>
                <w:sz w:val="24"/>
                <w:szCs w:val="24"/>
                <w:lang w:eastAsia="ru-RU"/>
              </w:rPr>
              <w:t>Эксперт</w:t>
            </w:r>
          </w:p>
        </w:tc>
        <w:tc>
          <w:tcPr>
            <w:tcW w:w="3445" w:type="pct"/>
          </w:tcPr>
          <w:p w:rsidR="00CE0143" w:rsidRPr="00B839B6" w:rsidRDefault="00CE0143" w:rsidP="00B839B6">
            <w:pPr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E0143" w:rsidRPr="00B839B6" w:rsidRDefault="00CE0143" w:rsidP="00B839B6">
            <w:pPr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0143" w:rsidRPr="000F4634" w:rsidTr="0047344B">
        <w:tc>
          <w:tcPr>
            <w:tcW w:w="1555" w:type="pct"/>
          </w:tcPr>
          <w:p w:rsidR="00CE0143" w:rsidRPr="00B839B6" w:rsidRDefault="00CE0143" w:rsidP="00B839B6">
            <w:pPr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9B6">
              <w:rPr>
                <w:rFonts w:ascii="Times New Roman" w:hAnsi="Times New Roman"/>
                <w:sz w:val="24"/>
                <w:szCs w:val="24"/>
                <w:lang w:eastAsia="ru-RU"/>
              </w:rPr>
              <w:t>ФИО заявителя Участника-физического лица</w:t>
            </w:r>
          </w:p>
        </w:tc>
        <w:tc>
          <w:tcPr>
            <w:tcW w:w="3445" w:type="pct"/>
          </w:tcPr>
          <w:p w:rsidR="00CE0143" w:rsidRPr="00B839B6" w:rsidRDefault="00CE0143" w:rsidP="00B839B6">
            <w:pPr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E0143" w:rsidRPr="00B839B6" w:rsidRDefault="00CE0143" w:rsidP="00B839B6">
            <w:pPr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0143" w:rsidRPr="000F4634" w:rsidTr="0047344B">
        <w:tc>
          <w:tcPr>
            <w:tcW w:w="1555" w:type="pct"/>
          </w:tcPr>
          <w:p w:rsidR="00CE0143" w:rsidRPr="00B839B6" w:rsidRDefault="00CE0143" w:rsidP="00B839B6">
            <w:pPr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9B6">
              <w:rPr>
                <w:rFonts w:ascii="Times New Roman" w:hAnsi="Times New Roman"/>
                <w:sz w:val="24"/>
                <w:szCs w:val="24"/>
                <w:lang w:eastAsia="ru-RU"/>
              </w:rPr>
              <w:t>Название Участника-юридического лица</w:t>
            </w:r>
          </w:p>
        </w:tc>
        <w:tc>
          <w:tcPr>
            <w:tcW w:w="3445" w:type="pct"/>
          </w:tcPr>
          <w:p w:rsidR="00CE0143" w:rsidRPr="00B839B6" w:rsidRDefault="00CE0143" w:rsidP="00B839B6">
            <w:pPr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0143" w:rsidRPr="000F4634" w:rsidTr="0047344B">
        <w:tc>
          <w:tcPr>
            <w:tcW w:w="1555" w:type="pct"/>
          </w:tcPr>
          <w:p w:rsidR="00CE0143" w:rsidRPr="00B839B6" w:rsidRDefault="00CE0143" w:rsidP="00B839B6">
            <w:pPr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9B6">
              <w:rPr>
                <w:rFonts w:ascii="Times New Roman" w:hAnsi="Times New Roman"/>
                <w:sz w:val="24"/>
                <w:szCs w:val="24"/>
                <w:lang w:eastAsia="ru-RU"/>
              </w:rPr>
              <w:t>Название/тема конкурсной работы</w:t>
            </w:r>
          </w:p>
        </w:tc>
        <w:tc>
          <w:tcPr>
            <w:tcW w:w="3445" w:type="pct"/>
          </w:tcPr>
          <w:p w:rsidR="00CE0143" w:rsidRPr="00B839B6" w:rsidRDefault="00CE0143" w:rsidP="00B839B6">
            <w:pPr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E0143" w:rsidRPr="00B839B6" w:rsidRDefault="00CE0143" w:rsidP="00B839B6">
      <w:pPr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E0143" w:rsidRPr="00B839B6" w:rsidRDefault="00CE0143" w:rsidP="00B839B6">
      <w:pPr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4"/>
        <w:gridCol w:w="1342"/>
        <w:gridCol w:w="5155"/>
        <w:gridCol w:w="3163"/>
      </w:tblGrid>
      <w:tr w:rsidR="00CE0143" w:rsidRPr="000F4634" w:rsidTr="0047344B">
        <w:trPr>
          <w:gridBefore w:val="1"/>
          <w:wBefore w:w="116" w:type="pct"/>
        </w:trPr>
        <w:tc>
          <w:tcPr>
            <w:tcW w:w="488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0143" w:rsidRPr="00B839B6" w:rsidRDefault="00CE0143" w:rsidP="00B839B6">
            <w:pPr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0143" w:rsidRPr="000F4634" w:rsidTr="0047344B">
        <w:trPr>
          <w:gridBefore w:val="1"/>
          <w:wBefore w:w="116" w:type="pct"/>
        </w:trPr>
        <w:tc>
          <w:tcPr>
            <w:tcW w:w="3494" w:type="pct"/>
            <w:gridSpan w:val="2"/>
            <w:tcBorders>
              <w:top w:val="nil"/>
              <w:left w:val="nil"/>
              <w:right w:val="nil"/>
            </w:tcBorders>
          </w:tcPr>
          <w:p w:rsidR="00CE0143" w:rsidRPr="00B839B6" w:rsidRDefault="00CE0143" w:rsidP="00B839B6">
            <w:pPr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9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Критерии оценки конкурсной работы                                                                                            </w:t>
            </w:r>
          </w:p>
        </w:tc>
        <w:tc>
          <w:tcPr>
            <w:tcW w:w="1389" w:type="pct"/>
            <w:tcBorders>
              <w:top w:val="nil"/>
              <w:left w:val="nil"/>
              <w:right w:val="nil"/>
            </w:tcBorders>
          </w:tcPr>
          <w:p w:rsidR="00CE0143" w:rsidRPr="00B839B6" w:rsidRDefault="00CE0143" w:rsidP="00B839B6">
            <w:pPr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9B6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CE0143" w:rsidRPr="000F4634" w:rsidTr="0047344B">
        <w:trPr>
          <w:gridBefore w:val="1"/>
          <w:wBefore w:w="116" w:type="pct"/>
        </w:trPr>
        <w:tc>
          <w:tcPr>
            <w:tcW w:w="3494" w:type="pct"/>
            <w:gridSpan w:val="2"/>
          </w:tcPr>
          <w:p w:rsidR="00CE0143" w:rsidRPr="00B839B6" w:rsidRDefault="00CE0143" w:rsidP="00B839B6">
            <w:pPr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9B6">
              <w:rPr>
                <w:rFonts w:ascii="Times New Roman" w:hAnsi="Times New Roman"/>
                <w:sz w:val="24"/>
                <w:szCs w:val="24"/>
                <w:lang w:eastAsia="ru-RU"/>
              </w:rPr>
              <w:t>1. Цель и задачи сформулированы ясно, конкретно и полно (от 0 до 10 баллов)</w:t>
            </w:r>
          </w:p>
        </w:tc>
        <w:tc>
          <w:tcPr>
            <w:tcW w:w="1389" w:type="pct"/>
          </w:tcPr>
          <w:p w:rsidR="00CE0143" w:rsidRPr="00B839B6" w:rsidRDefault="00CE0143" w:rsidP="00B839B6">
            <w:pPr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0143" w:rsidRPr="000F4634" w:rsidTr="0047344B">
        <w:trPr>
          <w:gridBefore w:val="1"/>
          <w:wBefore w:w="116" w:type="pct"/>
        </w:trPr>
        <w:tc>
          <w:tcPr>
            <w:tcW w:w="3494" w:type="pct"/>
            <w:gridSpan w:val="2"/>
          </w:tcPr>
          <w:p w:rsidR="00CE0143" w:rsidRPr="00B839B6" w:rsidRDefault="00CE0143" w:rsidP="00B839B6">
            <w:pPr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9B6">
              <w:rPr>
                <w:rFonts w:ascii="Times New Roman" w:hAnsi="Times New Roman"/>
                <w:sz w:val="24"/>
                <w:szCs w:val="24"/>
                <w:lang w:eastAsia="ru-RU"/>
              </w:rPr>
              <w:t>2. Цель реалистична, корректна по отношению к родителям, задачи соответствует возрастным особенностям (от 0 до 10 баллов)</w:t>
            </w:r>
          </w:p>
        </w:tc>
        <w:tc>
          <w:tcPr>
            <w:tcW w:w="1389" w:type="pct"/>
          </w:tcPr>
          <w:p w:rsidR="00CE0143" w:rsidRPr="00B839B6" w:rsidRDefault="00CE0143" w:rsidP="00B839B6">
            <w:pPr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0143" w:rsidRPr="000F4634" w:rsidTr="0047344B">
        <w:trPr>
          <w:gridBefore w:val="1"/>
          <w:wBefore w:w="116" w:type="pct"/>
        </w:trPr>
        <w:tc>
          <w:tcPr>
            <w:tcW w:w="3494" w:type="pct"/>
            <w:gridSpan w:val="2"/>
          </w:tcPr>
          <w:p w:rsidR="00CE0143" w:rsidRPr="00B839B6" w:rsidRDefault="00CE0143" w:rsidP="00B839B6">
            <w:pPr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9B6">
              <w:rPr>
                <w:rFonts w:ascii="Times New Roman" w:hAnsi="Times New Roman"/>
                <w:sz w:val="24"/>
                <w:szCs w:val="24"/>
                <w:lang w:eastAsia="ru-RU"/>
              </w:rPr>
              <w:t>3. Содержание разработок полно отражает семейные традиции и ценности                (от 0 до 20 баллов)</w:t>
            </w:r>
          </w:p>
        </w:tc>
        <w:tc>
          <w:tcPr>
            <w:tcW w:w="1389" w:type="pct"/>
          </w:tcPr>
          <w:p w:rsidR="00CE0143" w:rsidRPr="00B839B6" w:rsidRDefault="00CE0143" w:rsidP="00B839B6">
            <w:pPr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0143" w:rsidRPr="000F4634" w:rsidTr="0047344B">
        <w:trPr>
          <w:gridBefore w:val="1"/>
          <w:wBefore w:w="116" w:type="pct"/>
        </w:trPr>
        <w:tc>
          <w:tcPr>
            <w:tcW w:w="3494" w:type="pct"/>
            <w:gridSpan w:val="2"/>
          </w:tcPr>
          <w:p w:rsidR="00CE0143" w:rsidRPr="00B839B6" w:rsidRDefault="00CE0143" w:rsidP="00B839B6">
            <w:pPr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9B6">
              <w:rPr>
                <w:rFonts w:ascii="Times New Roman" w:hAnsi="Times New Roman"/>
                <w:sz w:val="24"/>
                <w:szCs w:val="24"/>
                <w:lang w:eastAsia="ru-RU"/>
              </w:rPr>
              <w:t>4. Содержание разработок подчёркивает значение семьи в истории и повседневной жизни России, формировании личности человека (от 0 до 20 баллов)</w:t>
            </w:r>
          </w:p>
        </w:tc>
        <w:tc>
          <w:tcPr>
            <w:tcW w:w="1389" w:type="pct"/>
          </w:tcPr>
          <w:p w:rsidR="00CE0143" w:rsidRPr="00B839B6" w:rsidRDefault="00CE0143" w:rsidP="00B839B6">
            <w:pPr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0143" w:rsidRPr="000F4634" w:rsidTr="0047344B">
        <w:trPr>
          <w:gridBefore w:val="1"/>
          <w:wBefore w:w="116" w:type="pct"/>
        </w:trPr>
        <w:tc>
          <w:tcPr>
            <w:tcW w:w="3494" w:type="pct"/>
            <w:gridSpan w:val="2"/>
          </w:tcPr>
          <w:p w:rsidR="00CE0143" w:rsidRPr="00B839B6" w:rsidRDefault="00CE0143" w:rsidP="00B839B6">
            <w:pPr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9B6">
              <w:rPr>
                <w:rFonts w:ascii="Times New Roman" w:hAnsi="Times New Roman"/>
                <w:sz w:val="24"/>
                <w:szCs w:val="24"/>
                <w:lang w:eastAsia="ru-RU"/>
              </w:rPr>
              <w:t>5. Педагогические приёмы, формы, способы, оригинальные идеи находки: выбраны, исходя из поставленных цели и задач, грамотно сформулированы и обоснованы, имеют очевидную воспитательную ценность (от 0 до 15 баллов)</w:t>
            </w:r>
          </w:p>
        </w:tc>
        <w:tc>
          <w:tcPr>
            <w:tcW w:w="1389" w:type="pct"/>
          </w:tcPr>
          <w:p w:rsidR="00CE0143" w:rsidRPr="00B839B6" w:rsidRDefault="00CE0143" w:rsidP="00B839B6">
            <w:pPr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0143" w:rsidRPr="000F4634" w:rsidTr="0047344B">
        <w:trPr>
          <w:gridBefore w:val="1"/>
          <w:wBefore w:w="116" w:type="pct"/>
        </w:trPr>
        <w:tc>
          <w:tcPr>
            <w:tcW w:w="3494" w:type="pct"/>
            <w:gridSpan w:val="2"/>
          </w:tcPr>
          <w:p w:rsidR="00CE0143" w:rsidRPr="00B839B6" w:rsidRDefault="00CE0143" w:rsidP="00B839B6">
            <w:pPr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9B6">
              <w:rPr>
                <w:rFonts w:ascii="Times New Roman" w:hAnsi="Times New Roman"/>
                <w:sz w:val="24"/>
                <w:szCs w:val="24"/>
                <w:lang w:eastAsia="ru-RU"/>
              </w:rPr>
              <w:t>6. Педагогические приёмы, формы, способы, оригинальные идеи находки: технологичны, носят системный характер, взаимосвязаны или выстроены как алгоритм, их описание дает ясное представление о содержании работы педагога     (от 0 до 20 баллов)</w:t>
            </w:r>
          </w:p>
        </w:tc>
        <w:tc>
          <w:tcPr>
            <w:tcW w:w="1389" w:type="pct"/>
          </w:tcPr>
          <w:p w:rsidR="00CE0143" w:rsidRPr="00B839B6" w:rsidRDefault="00CE0143" w:rsidP="00B839B6">
            <w:pPr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0143" w:rsidRPr="000F4634" w:rsidTr="0047344B">
        <w:trPr>
          <w:gridBefore w:val="1"/>
          <w:wBefore w:w="116" w:type="pct"/>
        </w:trPr>
        <w:tc>
          <w:tcPr>
            <w:tcW w:w="3494" w:type="pct"/>
            <w:gridSpan w:val="2"/>
          </w:tcPr>
          <w:p w:rsidR="00CE0143" w:rsidRPr="00B839B6" w:rsidRDefault="00CE0143" w:rsidP="00B839B6">
            <w:pPr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9B6">
              <w:rPr>
                <w:rFonts w:ascii="Times New Roman" w:hAnsi="Times New Roman"/>
                <w:sz w:val="24"/>
                <w:szCs w:val="24"/>
                <w:lang w:eastAsia="ru-RU"/>
              </w:rPr>
              <w:t>7. Педагогические приёмы, формы, способы, оригинальные идеи находки: присутствует оригинальный (авторский) подход, они могут быть рекомендованы к использованию другими педагогами (от 0 до 20 баллов)</w:t>
            </w:r>
          </w:p>
        </w:tc>
        <w:tc>
          <w:tcPr>
            <w:tcW w:w="1389" w:type="pct"/>
          </w:tcPr>
          <w:p w:rsidR="00CE0143" w:rsidRPr="00B839B6" w:rsidRDefault="00CE0143" w:rsidP="00B839B6">
            <w:pPr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0143" w:rsidRPr="000F4634" w:rsidTr="0047344B">
        <w:trPr>
          <w:gridBefore w:val="1"/>
          <w:wBefore w:w="116" w:type="pct"/>
        </w:trPr>
        <w:tc>
          <w:tcPr>
            <w:tcW w:w="3494" w:type="pct"/>
            <w:gridSpan w:val="2"/>
          </w:tcPr>
          <w:p w:rsidR="00CE0143" w:rsidRPr="00B839B6" w:rsidRDefault="00CE0143" w:rsidP="00B839B6">
            <w:pPr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9B6">
              <w:rPr>
                <w:rFonts w:ascii="Times New Roman" w:hAnsi="Times New Roman"/>
                <w:sz w:val="24"/>
                <w:szCs w:val="24"/>
                <w:lang w:eastAsia="ru-RU"/>
              </w:rPr>
              <w:t>8. Полученные результаты реальны, адекватны поставленной цели; способы их определения корректны, дан инструментарий (от 0 до 20 баллов)</w:t>
            </w:r>
          </w:p>
        </w:tc>
        <w:tc>
          <w:tcPr>
            <w:tcW w:w="1389" w:type="pct"/>
          </w:tcPr>
          <w:p w:rsidR="00CE0143" w:rsidRPr="00B839B6" w:rsidRDefault="00CE0143" w:rsidP="00B839B6">
            <w:pPr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0143" w:rsidRPr="000F4634" w:rsidTr="0047344B">
        <w:trPr>
          <w:gridBefore w:val="1"/>
          <w:wBefore w:w="116" w:type="pct"/>
        </w:trPr>
        <w:tc>
          <w:tcPr>
            <w:tcW w:w="3494" w:type="pct"/>
            <w:gridSpan w:val="2"/>
          </w:tcPr>
          <w:p w:rsidR="00CE0143" w:rsidRPr="00B839B6" w:rsidRDefault="00CE0143" w:rsidP="00B839B6">
            <w:pPr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9B6">
              <w:rPr>
                <w:rFonts w:ascii="Times New Roman" w:hAnsi="Times New Roman"/>
                <w:sz w:val="24"/>
                <w:szCs w:val="24"/>
                <w:lang w:eastAsia="ru-RU"/>
              </w:rPr>
              <w:t>9. Приложения отражают основное содержание конкурсной работы, расширяют и дополняют представление о методике (от 0 до 20 баллов)</w:t>
            </w:r>
          </w:p>
        </w:tc>
        <w:tc>
          <w:tcPr>
            <w:tcW w:w="1389" w:type="pct"/>
          </w:tcPr>
          <w:p w:rsidR="00CE0143" w:rsidRPr="00B839B6" w:rsidRDefault="00CE0143" w:rsidP="00B839B6">
            <w:pPr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0143" w:rsidRPr="000F4634" w:rsidTr="0047344B">
        <w:trPr>
          <w:gridBefore w:val="1"/>
          <w:wBefore w:w="116" w:type="pct"/>
        </w:trPr>
        <w:tc>
          <w:tcPr>
            <w:tcW w:w="3494" w:type="pct"/>
            <w:gridSpan w:val="2"/>
          </w:tcPr>
          <w:p w:rsidR="00CE0143" w:rsidRPr="00B839B6" w:rsidRDefault="00CE0143" w:rsidP="00B839B6">
            <w:pPr>
              <w:adjustRightInd w:val="0"/>
              <w:spacing w:after="0" w:line="360" w:lineRule="auto"/>
              <w:ind w:firstLine="709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9B6">
              <w:rPr>
                <w:rFonts w:ascii="Times New Roman" w:hAnsi="Times New Roman"/>
                <w:sz w:val="24"/>
                <w:szCs w:val="24"/>
                <w:lang w:eastAsia="ru-RU"/>
              </w:rPr>
              <w:t>ИТОГО БАЛЛОВ</w:t>
            </w:r>
          </w:p>
        </w:tc>
        <w:tc>
          <w:tcPr>
            <w:tcW w:w="1389" w:type="pct"/>
          </w:tcPr>
          <w:p w:rsidR="00CE0143" w:rsidRPr="00B839B6" w:rsidRDefault="00CE0143" w:rsidP="00B839B6">
            <w:pPr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0143" w:rsidRPr="000F4634" w:rsidTr="0047344B">
        <w:tc>
          <w:tcPr>
            <w:tcW w:w="91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143" w:rsidRPr="00B839B6" w:rsidRDefault="00CE0143" w:rsidP="00B839B6">
            <w:pPr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pct"/>
            <w:tcBorders>
              <w:top w:val="nil"/>
              <w:left w:val="nil"/>
              <w:bottom w:val="nil"/>
              <w:right w:val="nil"/>
            </w:tcBorders>
          </w:tcPr>
          <w:p w:rsidR="00CE0143" w:rsidRPr="00B839B6" w:rsidRDefault="00CE0143" w:rsidP="00B839B6">
            <w:pPr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</w:tcPr>
          <w:p w:rsidR="00CE0143" w:rsidRPr="00B839B6" w:rsidRDefault="00CE0143" w:rsidP="00B839B6">
            <w:pPr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0143" w:rsidRPr="000F4634" w:rsidTr="0047344B">
        <w:tc>
          <w:tcPr>
            <w:tcW w:w="91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143" w:rsidRPr="00B839B6" w:rsidRDefault="00CE0143" w:rsidP="00B839B6">
            <w:pPr>
              <w:adjustRightInd w:val="0"/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pct"/>
            <w:tcBorders>
              <w:top w:val="nil"/>
              <w:left w:val="nil"/>
              <w:bottom w:val="nil"/>
              <w:right w:val="nil"/>
            </w:tcBorders>
          </w:tcPr>
          <w:p w:rsidR="00CE0143" w:rsidRPr="00B839B6" w:rsidRDefault="00CE0143" w:rsidP="00B839B6">
            <w:pPr>
              <w:adjustRightInd w:val="0"/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</w:tcPr>
          <w:p w:rsidR="00CE0143" w:rsidRPr="00B839B6" w:rsidRDefault="00CE0143" w:rsidP="00B839B6">
            <w:pPr>
              <w:adjustRightInd w:val="0"/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0143" w:rsidRPr="000F4634" w:rsidTr="0047344B">
        <w:tc>
          <w:tcPr>
            <w:tcW w:w="91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143" w:rsidRPr="00B839B6" w:rsidRDefault="00CE0143" w:rsidP="00B839B6">
            <w:pPr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E0143" w:rsidRPr="00B839B6" w:rsidRDefault="00CE0143" w:rsidP="00B839B6">
            <w:pPr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E0143" w:rsidRPr="00B839B6" w:rsidRDefault="00CE0143" w:rsidP="00B839B6">
            <w:pPr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9B6">
              <w:rPr>
                <w:rFonts w:ascii="Times New Roman" w:hAnsi="Times New Roman"/>
                <w:sz w:val="24"/>
                <w:szCs w:val="24"/>
                <w:lang w:eastAsia="ru-RU"/>
              </w:rPr>
              <w:t>«___» ___________ 20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B839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694" w:type="pct"/>
            <w:tcBorders>
              <w:top w:val="nil"/>
              <w:left w:val="nil"/>
              <w:bottom w:val="nil"/>
              <w:right w:val="nil"/>
            </w:tcBorders>
          </w:tcPr>
          <w:p w:rsidR="00CE0143" w:rsidRPr="00B839B6" w:rsidRDefault="00CE0143" w:rsidP="00B839B6">
            <w:pPr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E0143" w:rsidRPr="00B839B6" w:rsidRDefault="00CE0143" w:rsidP="00B839B6">
            <w:pPr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E0143" w:rsidRPr="00B839B6" w:rsidRDefault="00CE0143" w:rsidP="00B839B6">
            <w:pPr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9B6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</w:t>
            </w:r>
          </w:p>
        </w:tc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</w:tcPr>
          <w:p w:rsidR="00CE0143" w:rsidRPr="00B839B6" w:rsidRDefault="00CE0143" w:rsidP="00B839B6">
            <w:pPr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E0143" w:rsidRPr="00B839B6" w:rsidRDefault="00CE0143" w:rsidP="00B839B6">
            <w:pPr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E0143" w:rsidRPr="00B839B6" w:rsidRDefault="00CE0143" w:rsidP="00B839B6">
            <w:pPr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9B6">
              <w:rPr>
                <w:rFonts w:ascii="Times New Roman" w:hAnsi="Times New Roman"/>
                <w:sz w:val="24"/>
                <w:szCs w:val="24"/>
                <w:lang w:eastAsia="ru-RU"/>
              </w:rPr>
              <w:t>/________________________ /</w:t>
            </w:r>
          </w:p>
        </w:tc>
      </w:tr>
      <w:tr w:rsidR="00CE0143" w:rsidRPr="000F4634" w:rsidTr="0047344B">
        <w:tc>
          <w:tcPr>
            <w:tcW w:w="91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143" w:rsidRPr="00B839B6" w:rsidRDefault="00CE0143" w:rsidP="00B839B6">
            <w:pPr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9B6">
              <w:rPr>
                <w:rFonts w:ascii="Times New Roman" w:hAnsi="Times New Roman"/>
                <w:sz w:val="24"/>
                <w:szCs w:val="24"/>
                <w:lang w:eastAsia="ru-RU"/>
              </w:rPr>
              <w:t>Дата составления заключения</w:t>
            </w:r>
          </w:p>
        </w:tc>
        <w:tc>
          <w:tcPr>
            <w:tcW w:w="2694" w:type="pct"/>
            <w:tcBorders>
              <w:top w:val="nil"/>
              <w:left w:val="nil"/>
              <w:bottom w:val="nil"/>
              <w:right w:val="nil"/>
            </w:tcBorders>
          </w:tcPr>
          <w:p w:rsidR="00CE0143" w:rsidRPr="00B839B6" w:rsidRDefault="00CE0143" w:rsidP="00B839B6">
            <w:pPr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9B6">
              <w:rPr>
                <w:rFonts w:ascii="Times New Roman" w:hAnsi="Times New Roman"/>
                <w:sz w:val="24"/>
                <w:szCs w:val="24"/>
                <w:lang w:eastAsia="ru-RU"/>
              </w:rPr>
              <w:t>Подпись эксперта</w:t>
            </w:r>
          </w:p>
        </w:tc>
        <w:tc>
          <w:tcPr>
            <w:tcW w:w="1389" w:type="pct"/>
            <w:tcBorders>
              <w:top w:val="nil"/>
              <w:left w:val="nil"/>
              <w:bottom w:val="nil"/>
              <w:right w:val="nil"/>
            </w:tcBorders>
          </w:tcPr>
          <w:p w:rsidR="00CE0143" w:rsidRPr="00B839B6" w:rsidRDefault="00CE0143" w:rsidP="00B839B6">
            <w:pPr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9B6">
              <w:rPr>
                <w:rFonts w:ascii="Times New Roman" w:hAnsi="Times New Roman"/>
                <w:sz w:val="24"/>
                <w:szCs w:val="24"/>
                <w:lang w:eastAsia="ru-RU"/>
              </w:rPr>
              <w:t>Расшифровка подписи</w:t>
            </w:r>
          </w:p>
        </w:tc>
      </w:tr>
    </w:tbl>
    <w:p w:rsidR="00CE0143" w:rsidRPr="00B839B6" w:rsidRDefault="00CE0143" w:rsidP="00B839B6">
      <w:pPr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CE0143" w:rsidRPr="00B839B6" w:rsidRDefault="00CE0143" w:rsidP="00B839B6">
      <w:pPr>
        <w:adjustRightInd w:val="0"/>
        <w:spacing w:after="0" w:line="360" w:lineRule="auto"/>
        <w:ind w:firstLine="709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br w:type="page"/>
        <w:t>Приложение 2</w:t>
      </w:r>
    </w:p>
    <w:p w:rsidR="00CE0143" w:rsidRPr="00B839B6" w:rsidRDefault="00CE0143" w:rsidP="00B839B6">
      <w:pPr>
        <w:spacing w:after="200"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39B6">
        <w:rPr>
          <w:rFonts w:ascii="Times New Roman" w:hAnsi="Times New Roman"/>
          <w:sz w:val="24"/>
          <w:szCs w:val="24"/>
          <w:lang w:eastAsia="ru-RU"/>
        </w:rPr>
        <w:t>ВНИМАНИЕ! Заполнить заявку можно при наличии почты в Google, т.е ваша почта должна быть name@gmail.com. Это сделано для того, чтобы ваши работы сразу сохранялись на ресурсах Конкурса.</w:t>
      </w:r>
    </w:p>
    <w:p w:rsidR="00CE0143" w:rsidRPr="00B839B6" w:rsidRDefault="00CE0143" w:rsidP="00B839B6">
      <w:pPr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B839B6">
        <w:rPr>
          <w:rFonts w:ascii="Times New Roman" w:hAnsi="Times New Roman"/>
          <w:b/>
          <w:color w:val="000000"/>
          <w:sz w:val="24"/>
          <w:szCs w:val="24"/>
          <w:lang w:eastAsia="ru-RU"/>
        </w:rPr>
        <w:t>Инструкция по созданию почты в Google ( ______@gmail.com).</w:t>
      </w:r>
    </w:p>
    <w:p w:rsidR="00CE0143" w:rsidRPr="00B839B6" w:rsidRDefault="00CE0143" w:rsidP="00B839B6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>1. Первое, что необходимо сделать, это зайти на сам сайт https://www.google.ru/</w:t>
      </w:r>
    </w:p>
    <w:p w:rsidR="00CE0143" w:rsidRPr="00B839B6" w:rsidRDefault="00CE0143" w:rsidP="00B839B6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>2. Далее в верхнем правом углу следует нажать кнопку «Войти».</w:t>
      </w:r>
    </w:p>
    <w:p w:rsidR="00CE0143" w:rsidRPr="00B839B6" w:rsidRDefault="00CE0143" w:rsidP="00B839B6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>3. После этого у вас откроется страница с вводом данных, но так как вы регистрируетесь в первый раз, данных для ввода у вас нет, поэтому на этой странице необходимо отметить «Добавить аккаунт».</w:t>
      </w:r>
    </w:p>
    <w:p w:rsidR="00CE0143" w:rsidRPr="00B839B6" w:rsidRDefault="00CE0143" w:rsidP="00B839B6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>4. После этого у вас появляется поле для ввода e-mail, однако, пока у вас нет электронного адреса в Google, вам вводить нечего, поэтому вы нажимаете на «Создать аккаунт».</w:t>
      </w:r>
    </w:p>
    <w:p w:rsidR="00CE0143" w:rsidRPr="00B839B6" w:rsidRDefault="00CE0143" w:rsidP="00B839B6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>5. Google предлагает вам зарегистрироваться, давайте сделаем это и перейдем к колонке с данными:</w:t>
      </w:r>
    </w:p>
    <w:p w:rsidR="00CE0143" w:rsidRPr="00B839B6" w:rsidRDefault="00CE0143" w:rsidP="00B839B6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>• Первое, что необходимо ввести — это ваше имя и фамилию. Далее вы придумываете себе имя пользователя, то есть логин и вводите в следующее поле. Примечание: если вы ввели имя пользователя, которое уже существует в системе, вас об этом оповестят.</w:t>
      </w:r>
    </w:p>
    <w:p w:rsidR="00CE0143" w:rsidRPr="00B839B6" w:rsidRDefault="00CE0143" w:rsidP="00B839B6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После этого вам нужно придумать и ввести пароль и повторить его. </w:t>
      </w:r>
    </w:p>
    <w:p w:rsidR="00CE0143" w:rsidRPr="00B839B6" w:rsidRDefault="00CE0143" w:rsidP="00B839B6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>Примечание: если пароль введен не верно, то система также оповестит вас об этом.</w:t>
      </w:r>
    </w:p>
    <w:p w:rsidR="00CE0143" w:rsidRPr="00B839B6" w:rsidRDefault="00CE0143" w:rsidP="00B839B6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>• Далее вы вводите дату рождения, свой пол и номер мобильного телефона. Запасной e-mail, если захотите, но это не обязательно.</w:t>
      </w:r>
    </w:p>
    <w:p w:rsidR="00CE0143" w:rsidRPr="00B839B6" w:rsidRDefault="00CE0143" w:rsidP="00B839B6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>• После этого вам надо доказать, что вы не робот и ввести цифры с картинки.</w:t>
      </w:r>
    </w:p>
    <w:p w:rsidR="00CE0143" w:rsidRPr="00B839B6" w:rsidRDefault="00CE0143" w:rsidP="00B839B6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>• Страна определяется автоматически, но если вы хотите ее изменить, вам нужно выбрать стрелочку, после чего всплывет «окно», и вы сможете указать то, что вам нужно. Мы остановились на России.</w:t>
      </w:r>
    </w:p>
    <w:p w:rsidR="00CE0143" w:rsidRPr="00B839B6" w:rsidRDefault="00CE0143" w:rsidP="00B839B6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>6. Теперь вам остается отметить галочкой, что вы согласны со всем, что вам предлагают и нажать «Далее».</w:t>
      </w:r>
    </w:p>
    <w:p w:rsidR="00CE0143" w:rsidRPr="00B839B6" w:rsidRDefault="00CE0143" w:rsidP="00B839B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7. Все, ваш аккаунт готов! Нажимайте кнопку «Перейти к сервису Gmail» </w:t>
      </w:r>
      <w:r w:rsidRPr="00B839B6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и можете переходить по ссылке </w:t>
      </w:r>
      <w:hyperlink r:id="rId6" w:history="1">
        <w:r w:rsidRPr="00201FD8">
          <w:rPr>
            <w:rStyle w:val="Hyperlink"/>
            <w:rFonts w:ascii="Times New Roman" w:hAnsi="Times New Roman"/>
            <w:b/>
            <w:sz w:val="24"/>
            <w:szCs w:val="24"/>
            <w:lang w:eastAsia="ru-RU"/>
          </w:rPr>
          <w:t>https://clck.ru/PhJvt</w:t>
        </w:r>
      </w:hyperlink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B839B6">
        <w:rPr>
          <w:rFonts w:ascii="Times New Roman" w:hAnsi="Times New Roman"/>
          <w:b/>
          <w:sz w:val="24"/>
          <w:szCs w:val="24"/>
          <w:lang w:eastAsia="ru-RU"/>
        </w:rPr>
        <w:t>и загружать Конкурсные материалы</w:t>
      </w:r>
      <w:r w:rsidRPr="00B839B6">
        <w:rPr>
          <w:rFonts w:ascii="Times New Roman" w:hAnsi="Times New Roman"/>
          <w:b/>
          <w:color w:val="000000"/>
          <w:sz w:val="24"/>
          <w:szCs w:val="24"/>
          <w:lang w:eastAsia="ru-RU"/>
        </w:rPr>
        <w:t>!</w:t>
      </w:r>
      <w:r w:rsidRPr="00B839B6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CE0143" w:rsidRPr="00B839B6" w:rsidRDefault="00CE0143" w:rsidP="00B839B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E0143" w:rsidRPr="00B839B6" w:rsidRDefault="00CE0143" w:rsidP="00B839B6">
      <w:pPr>
        <w:spacing w:after="0" w:line="360" w:lineRule="auto"/>
        <w:ind w:firstLine="708"/>
        <w:jc w:val="center"/>
        <w:rPr>
          <w:rFonts w:ascii="Times New Roman" w:hAnsi="Times New Roman"/>
          <w:b/>
          <w:color w:val="000000"/>
          <w:sz w:val="24"/>
          <w:szCs w:val="24"/>
          <w:u w:val="single"/>
          <w:lang w:eastAsia="ru-RU"/>
        </w:rPr>
      </w:pPr>
    </w:p>
    <w:p w:rsidR="00CE0143" w:rsidRPr="00B839B6" w:rsidRDefault="00CE0143" w:rsidP="00B839B6">
      <w:pPr>
        <w:spacing w:after="0" w:line="360" w:lineRule="auto"/>
        <w:ind w:firstLine="708"/>
        <w:jc w:val="center"/>
        <w:rPr>
          <w:rFonts w:ascii="Times New Roman" w:hAnsi="Times New Roman"/>
          <w:b/>
          <w:color w:val="000000"/>
          <w:sz w:val="24"/>
          <w:szCs w:val="24"/>
          <w:u w:val="single"/>
          <w:lang w:eastAsia="ru-RU"/>
        </w:rPr>
      </w:pPr>
    </w:p>
    <w:p w:rsidR="00CE0143" w:rsidRPr="00B839B6" w:rsidRDefault="00CE0143" w:rsidP="00B839B6">
      <w:pPr>
        <w:spacing w:after="0" w:line="360" w:lineRule="auto"/>
        <w:ind w:firstLine="708"/>
        <w:jc w:val="center"/>
        <w:rPr>
          <w:rFonts w:ascii="Times New Roman" w:hAnsi="Times New Roman"/>
          <w:b/>
          <w:color w:val="000000"/>
          <w:sz w:val="24"/>
          <w:szCs w:val="24"/>
          <w:u w:val="single"/>
          <w:lang w:eastAsia="ru-RU"/>
        </w:rPr>
      </w:pPr>
    </w:p>
    <w:p w:rsidR="00CE0143" w:rsidRDefault="00CE0143" w:rsidP="00B839B6">
      <w:pPr>
        <w:spacing w:after="0" w:line="360" w:lineRule="auto"/>
        <w:ind w:firstLine="708"/>
        <w:jc w:val="center"/>
        <w:rPr>
          <w:rFonts w:ascii="Times New Roman" w:hAnsi="Times New Roman"/>
          <w:b/>
          <w:color w:val="000000"/>
          <w:sz w:val="24"/>
          <w:szCs w:val="24"/>
          <w:u w:val="single"/>
          <w:lang w:eastAsia="ru-RU"/>
        </w:rPr>
      </w:pPr>
    </w:p>
    <w:p w:rsidR="00CE0143" w:rsidRPr="00B839B6" w:rsidRDefault="00CE0143" w:rsidP="00B839B6">
      <w:pPr>
        <w:spacing w:after="0" w:line="360" w:lineRule="auto"/>
        <w:ind w:firstLine="708"/>
        <w:jc w:val="center"/>
        <w:rPr>
          <w:rFonts w:ascii="Times New Roman" w:hAnsi="Times New Roman"/>
          <w:b/>
          <w:color w:val="000000"/>
          <w:sz w:val="24"/>
          <w:szCs w:val="24"/>
          <w:u w:val="single"/>
          <w:lang w:eastAsia="ru-RU"/>
        </w:rPr>
      </w:pPr>
      <w:r w:rsidRPr="00B839B6">
        <w:rPr>
          <w:rFonts w:ascii="Times New Roman" w:hAnsi="Times New Roman"/>
          <w:b/>
          <w:color w:val="000000"/>
          <w:sz w:val="24"/>
          <w:szCs w:val="24"/>
          <w:u w:val="single"/>
          <w:lang w:eastAsia="ru-RU"/>
        </w:rPr>
        <w:t>Вид формы заявки после того как перешли по ссылке:</w:t>
      </w:r>
    </w:p>
    <w:p w:rsidR="00CE0143" w:rsidRPr="00B839B6" w:rsidRDefault="00CE0143" w:rsidP="00B839B6">
      <w:pPr>
        <w:spacing w:after="0" w:line="36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B839B6">
        <w:rPr>
          <w:rFonts w:ascii="Times New Roman" w:hAnsi="Times New Roman"/>
          <w:b/>
          <w:color w:val="000000"/>
          <w:sz w:val="24"/>
          <w:szCs w:val="24"/>
          <w:lang w:eastAsia="ru-RU"/>
        </w:rPr>
        <w:t>Заявка на участие в I</w:t>
      </w:r>
      <w:r>
        <w:rPr>
          <w:rFonts w:ascii="Times New Roman" w:hAnsi="Times New Roman"/>
          <w:b/>
          <w:color w:val="000000"/>
          <w:sz w:val="24"/>
          <w:szCs w:val="24"/>
          <w:lang w:val="en-US" w:eastAsia="ru-RU"/>
        </w:rPr>
        <w:t>V</w:t>
      </w:r>
      <w:r w:rsidRPr="00B839B6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Всероссийском конкурсе Центров и программ родительского просвещения</w:t>
      </w:r>
    </w:p>
    <w:p w:rsidR="00CE0143" w:rsidRDefault="00CE0143" w:rsidP="00B839B6">
      <w:pPr>
        <w:numPr>
          <w:ilvl w:val="0"/>
          <w:numId w:val="5"/>
        </w:numPr>
        <w:adjustRightInd w:val="0"/>
        <w:spacing w:after="200" w:line="276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839B6">
        <w:rPr>
          <w:rFonts w:ascii="Times New Roman" w:hAnsi="Times New Roman"/>
          <w:bCs/>
          <w:color w:val="000000"/>
          <w:sz w:val="24"/>
          <w:szCs w:val="24"/>
        </w:rPr>
        <w:t>Ф.И.О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  <w:r w:rsidRPr="00B839B6">
        <w:rPr>
          <w:rFonts w:ascii="Times New Roman" w:hAnsi="Times New Roman"/>
          <w:bCs/>
          <w:color w:val="000000"/>
          <w:sz w:val="24"/>
          <w:szCs w:val="24"/>
        </w:rPr>
        <w:t xml:space="preserve"> автора программы или проекта Участника - физического лица/ Название и юридическая форма организации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B839B6">
        <w:rPr>
          <w:rFonts w:ascii="Times New Roman" w:hAnsi="Times New Roman"/>
          <w:bCs/>
          <w:color w:val="000000"/>
          <w:sz w:val="24"/>
          <w:szCs w:val="24"/>
        </w:rPr>
        <w:t xml:space="preserve">- юридического лица </w:t>
      </w:r>
    </w:p>
    <w:p w:rsidR="00CE0143" w:rsidRDefault="00CE0143" w:rsidP="00B839B6">
      <w:pPr>
        <w:numPr>
          <w:ilvl w:val="0"/>
          <w:numId w:val="5"/>
        </w:numPr>
        <w:adjustRightInd w:val="0"/>
        <w:spacing w:after="200" w:line="276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Автор проекта или программы (для юридических лиц)</w:t>
      </w:r>
    </w:p>
    <w:p w:rsidR="00CE0143" w:rsidRPr="00B839B6" w:rsidRDefault="00CE0143" w:rsidP="00B839B6">
      <w:pPr>
        <w:numPr>
          <w:ilvl w:val="0"/>
          <w:numId w:val="5"/>
        </w:numPr>
        <w:adjustRightInd w:val="0"/>
        <w:spacing w:after="200" w:line="276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C72A7">
        <w:rPr>
          <w:rFonts w:ascii="Times New Roman" w:hAnsi="Times New Roman"/>
          <w:bCs/>
          <w:color w:val="000000"/>
          <w:sz w:val="24"/>
          <w:szCs w:val="24"/>
        </w:rPr>
        <w:t>Место работы,</w:t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 </w:t>
      </w:r>
      <w:r w:rsidRPr="000C72A7">
        <w:rPr>
          <w:rFonts w:ascii="Times New Roman" w:hAnsi="Times New Roman"/>
          <w:bCs/>
          <w:color w:val="000000"/>
          <w:sz w:val="24"/>
          <w:szCs w:val="24"/>
        </w:rPr>
        <w:t>должность участника</w:t>
      </w:r>
    </w:p>
    <w:p w:rsidR="00CE0143" w:rsidRPr="00B839B6" w:rsidRDefault="00CE0143" w:rsidP="00B839B6">
      <w:pPr>
        <w:numPr>
          <w:ilvl w:val="0"/>
          <w:numId w:val="5"/>
        </w:numPr>
        <w:adjustRightInd w:val="0"/>
        <w:spacing w:after="200" w:line="276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839B6">
        <w:rPr>
          <w:rFonts w:ascii="Times New Roman" w:hAnsi="Times New Roman"/>
          <w:bCs/>
          <w:color w:val="000000"/>
          <w:sz w:val="24"/>
          <w:szCs w:val="24"/>
        </w:rPr>
        <w:t>Субъект Российской Федерации</w:t>
      </w:r>
    </w:p>
    <w:p w:rsidR="00CE0143" w:rsidRPr="00B839B6" w:rsidRDefault="00CE0143" w:rsidP="00B839B6">
      <w:pPr>
        <w:numPr>
          <w:ilvl w:val="0"/>
          <w:numId w:val="5"/>
        </w:numPr>
        <w:adjustRightInd w:val="0"/>
        <w:spacing w:after="200" w:line="276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839B6">
        <w:rPr>
          <w:rFonts w:ascii="Times New Roman" w:hAnsi="Times New Roman"/>
          <w:bCs/>
          <w:color w:val="000000"/>
          <w:sz w:val="24"/>
          <w:szCs w:val="24"/>
        </w:rPr>
        <w:t xml:space="preserve">Полный почтовый адрес Участника с индексом </w:t>
      </w:r>
    </w:p>
    <w:p w:rsidR="00CE0143" w:rsidRPr="00B839B6" w:rsidRDefault="00CE0143" w:rsidP="00B839B6">
      <w:pPr>
        <w:numPr>
          <w:ilvl w:val="0"/>
          <w:numId w:val="5"/>
        </w:numPr>
        <w:adjustRightInd w:val="0"/>
        <w:spacing w:after="200" w:line="276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839B6">
        <w:rPr>
          <w:rFonts w:ascii="Times New Roman" w:hAnsi="Times New Roman"/>
          <w:bCs/>
          <w:color w:val="000000"/>
          <w:sz w:val="24"/>
          <w:szCs w:val="24"/>
        </w:rPr>
        <w:t xml:space="preserve">Контактный телефон Участника </w:t>
      </w:r>
    </w:p>
    <w:p w:rsidR="00CE0143" w:rsidRPr="00B839B6" w:rsidRDefault="00CE0143" w:rsidP="00B839B6">
      <w:pPr>
        <w:numPr>
          <w:ilvl w:val="0"/>
          <w:numId w:val="5"/>
        </w:numPr>
        <w:adjustRightInd w:val="0"/>
        <w:spacing w:after="200" w:line="276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839B6">
        <w:rPr>
          <w:rFonts w:ascii="Times New Roman" w:hAnsi="Times New Roman"/>
          <w:bCs/>
          <w:color w:val="000000"/>
          <w:sz w:val="24"/>
          <w:szCs w:val="24"/>
        </w:rPr>
        <w:t>Электронный адрес Участника</w:t>
      </w:r>
    </w:p>
    <w:p w:rsidR="00CE0143" w:rsidRPr="00B839B6" w:rsidRDefault="00CE0143" w:rsidP="00B839B6">
      <w:pPr>
        <w:numPr>
          <w:ilvl w:val="0"/>
          <w:numId w:val="5"/>
        </w:numPr>
        <w:adjustRightInd w:val="0"/>
        <w:spacing w:after="200" w:line="276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839B6">
        <w:rPr>
          <w:rFonts w:ascii="Times New Roman" w:hAnsi="Times New Roman"/>
          <w:bCs/>
          <w:color w:val="000000"/>
          <w:sz w:val="24"/>
          <w:szCs w:val="24"/>
        </w:rPr>
        <w:t>Название или тема работы Участника</w:t>
      </w:r>
    </w:p>
    <w:p w:rsidR="00CE0143" w:rsidRPr="00B839B6" w:rsidRDefault="00CE0143" w:rsidP="00B839B6">
      <w:pPr>
        <w:numPr>
          <w:ilvl w:val="0"/>
          <w:numId w:val="5"/>
        </w:numPr>
        <w:adjustRightInd w:val="0"/>
        <w:spacing w:after="200" w:line="276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839B6">
        <w:rPr>
          <w:rFonts w:ascii="Times New Roman" w:hAnsi="Times New Roman"/>
          <w:bCs/>
          <w:color w:val="000000"/>
          <w:sz w:val="24"/>
          <w:szCs w:val="24"/>
        </w:rPr>
        <w:t>Номинация, на которую представлены программа/проект</w:t>
      </w:r>
    </w:p>
    <w:p w:rsidR="00CE0143" w:rsidRPr="00B839B6" w:rsidRDefault="00CE0143" w:rsidP="00B839B6">
      <w:pPr>
        <w:numPr>
          <w:ilvl w:val="0"/>
          <w:numId w:val="5"/>
        </w:numPr>
        <w:adjustRightInd w:val="0"/>
        <w:spacing w:after="200" w:line="276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839B6">
        <w:rPr>
          <w:rFonts w:ascii="Times New Roman" w:hAnsi="Times New Roman"/>
          <w:bCs/>
          <w:color w:val="000000"/>
          <w:sz w:val="24"/>
          <w:szCs w:val="24"/>
        </w:rPr>
        <w:t>Прикрепить Конкурсные материалы</w:t>
      </w:r>
    </w:p>
    <w:p w:rsidR="00CE0143" w:rsidRPr="00B839B6" w:rsidRDefault="00CE0143" w:rsidP="00B839B6">
      <w:pPr>
        <w:numPr>
          <w:ilvl w:val="0"/>
          <w:numId w:val="5"/>
        </w:numPr>
        <w:adjustRightInd w:val="0"/>
        <w:spacing w:after="200" w:line="276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839B6">
        <w:rPr>
          <w:rFonts w:ascii="Times New Roman" w:hAnsi="Times New Roman"/>
          <w:bCs/>
          <w:color w:val="000000"/>
          <w:sz w:val="24"/>
          <w:szCs w:val="24"/>
        </w:rPr>
        <w:t>Прикрепить описание деятельности</w:t>
      </w:r>
    </w:p>
    <w:p w:rsidR="00CE0143" w:rsidRPr="00B839B6" w:rsidRDefault="00CE0143" w:rsidP="00B839B6">
      <w:pPr>
        <w:numPr>
          <w:ilvl w:val="0"/>
          <w:numId w:val="5"/>
        </w:numPr>
        <w:adjustRightInd w:val="0"/>
        <w:spacing w:after="200" w:line="276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839B6">
        <w:rPr>
          <w:rFonts w:ascii="Times New Roman" w:hAnsi="Times New Roman"/>
          <w:bCs/>
          <w:color w:val="000000"/>
          <w:sz w:val="24"/>
          <w:szCs w:val="24"/>
        </w:rPr>
        <w:t>Прикрепить согласие на обработку персональных данных для физических лиц. Для юридических лиц  свидетельство о регистрации организации</w:t>
      </w:r>
    </w:p>
    <w:p w:rsidR="00CE0143" w:rsidRPr="00B839B6" w:rsidRDefault="00CE0143" w:rsidP="00B839B6">
      <w:pPr>
        <w:spacing w:after="0" w:line="36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CE0143" w:rsidRPr="00B839B6" w:rsidRDefault="00CE0143" w:rsidP="00B839B6">
      <w:pPr>
        <w:spacing w:after="0" w:line="36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CE0143" w:rsidRDefault="00CE0143" w:rsidP="00B839B6">
      <w:pPr>
        <w:spacing w:after="0" w:line="36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CE0143" w:rsidRDefault="00CE0143" w:rsidP="00B839B6">
      <w:pPr>
        <w:spacing w:after="0" w:line="36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CE0143" w:rsidRDefault="00CE0143" w:rsidP="00B839B6">
      <w:pPr>
        <w:spacing w:after="0" w:line="36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CE0143" w:rsidRDefault="00CE0143" w:rsidP="00B839B6">
      <w:pPr>
        <w:spacing w:after="0" w:line="36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CE0143" w:rsidRDefault="00CE0143" w:rsidP="00B839B6">
      <w:pPr>
        <w:spacing w:after="0" w:line="36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CE0143" w:rsidRDefault="00CE0143" w:rsidP="00B839B6">
      <w:pPr>
        <w:spacing w:after="0" w:line="36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CE0143" w:rsidRDefault="00CE0143" w:rsidP="00B839B6">
      <w:pPr>
        <w:spacing w:after="0" w:line="36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CE0143" w:rsidRDefault="00CE0143" w:rsidP="00B839B6">
      <w:pPr>
        <w:spacing w:after="0" w:line="36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CE0143" w:rsidRDefault="00CE0143" w:rsidP="00B839B6">
      <w:pPr>
        <w:spacing w:after="0" w:line="36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CE0143" w:rsidRDefault="00CE0143" w:rsidP="00B839B6">
      <w:pPr>
        <w:spacing w:after="0" w:line="36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CE0143" w:rsidRDefault="00CE0143" w:rsidP="00B839B6">
      <w:pPr>
        <w:spacing w:after="0" w:line="36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CE0143" w:rsidRDefault="00CE0143" w:rsidP="00B839B6">
      <w:pPr>
        <w:spacing w:after="0" w:line="36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CE0143" w:rsidRDefault="00CE0143" w:rsidP="00B839B6">
      <w:pPr>
        <w:spacing w:after="0" w:line="36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CE0143" w:rsidRDefault="00CE0143" w:rsidP="00B839B6">
      <w:pPr>
        <w:spacing w:after="0" w:line="36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CE0143" w:rsidRDefault="00CE0143" w:rsidP="00B839B6">
      <w:pPr>
        <w:spacing w:after="0" w:line="36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CE0143" w:rsidRDefault="00CE0143" w:rsidP="00B839B6">
      <w:pPr>
        <w:spacing w:after="0" w:line="36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CE0143" w:rsidRDefault="00CE0143" w:rsidP="00B839B6">
      <w:pPr>
        <w:spacing w:after="0" w:line="36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CE0143" w:rsidRDefault="00CE0143" w:rsidP="00B839B6">
      <w:pPr>
        <w:spacing w:after="0" w:line="36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CE0143" w:rsidRPr="00B839B6" w:rsidRDefault="00CE0143" w:rsidP="00B839B6">
      <w:pPr>
        <w:spacing w:after="0" w:line="36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CE0143" w:rsidRPr="00B839B6" w:rsidRDefault="00CE0143" w:rsidP="00B839B6">
      <w:pPr>
        <w:spacing w:after="0" w:line="36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CE0143" w:rsidRPr="00B839B6" w:rsidRDefault="00CE0143" w:rsidP="00B839B6">
      <w:pPr>
        <w:spacing w:after="0" w:line="36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B839B6">
        <w:rPr>
          <w:rFonts w:ascii="Times New Roman" w:hAnsi="Times New Roman"/>
          <w:color w:val="000000"/>
          <w:sz w:val="24"/>
          <w:szCs w:val="24"/>
        </w:rPr>
        <w:t>Приложение 3</w:t>
      </w:r>
    </w:p>
    <w:p w:rsidR="00CE0143" w:rsidRPr="00B839B6" w:rsidRDefault="00CE0143" w:rsidP="00B839B6">
      <w:pPr>
        <w:adjustRightInd w:val="0"/>
        <w:spacing w:after="0" w:line="36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>Согласие на обработку персональных данных Участника-физического лица</w:t>
      </w:r>
    </w:p>
    <w:p w:rsidR="00CE0143" w:rsidRPr="00B839B6" w:rsidRDefault="00CE0143" w:rsidP="00B839B6">
      <w:pPr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>Я,_____________________________________________________________________,</w:t>
      </w: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br/>
        <w:t>зарегистрированный(ая) по адресу:____________________________________________________________,</w:t>
      </w: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br/>
        <w:t>________________________________________________________________________________документ, удостоверяющий личность:__________________________________________________________</w:t>
      </w: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br/>
        <w:t>________________________________________________________________________________ (сведения о дате выдачи указанного документа и выдавшем его органе).</w:t>
      </w:r>
    </w:p>
    <w:p w:rsidR="00CE0143" w:rsidRPr="00B839B6" w:rsidRDefault="00CE0143" w:rsidP="00B839B6">
      <w:pPr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требованиями ст.9 Федерального закона Российской Федерации от 27 июля 2006г. №152-ФЗ «О персональных данных», подтверждаю свое согласие Рабочей группе </w:t>
      </w:r>
      <w:r>
        <w:rPr>
          <w:rFonts w:ascii="Times New Roman" w:hAnsi="Times New Roman"/>
          <w:color w:val="000000"/>
          <w:sz w:val="24"/>
          <w:szCs w:val="24"/>
          <w:lang w:val="en-US" w:eastAsia="ru-RU"/>
        </w:rPr>
        <w:t>IV</w:t>
      </w: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Всероссийского конкурса Центров и программ родительского просвещения на обработку моих персональных данных в целях проверки на соответствие требованиям, предъявляемым Положением о </w:t>
      </w:r>
      <w:r>
        <w:rPr>
          <w:rFonts w:ascii="Times New Roman" w:hAnsi="Times New Roman"/>
          <w:color w:val="000000"/>
          <w:sz w:val="24"/>
          <w:szCs w:val="24"/>
          <w:lang w:val="en-US" w:eastAsia="ru-RU"/>
        </w:rPr>
        <w:t>IV</w:t>
      </w: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>Всероссийском конкурсе Центров и программ родительского просвещения, при условии, что их обработка осуществляется уполномоченным</w:t>
      </w:r>
      <w:r w:rsidRPr="00B839B6">
        <w:rPr>
          <w:rFonts w:ascii="Times New Roman" w:hAnsi="Times New Roman"/>
          <w:sz w:val="24"/>
          <w:szCs w:val="24"/>
          <w:lang w:eastAsia="ru-RU"/>
        </w:rPr>
        <w:t>и лицами</w:t>
      </w: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>, принявшими обязательства о сохранении конфиденциальности указных сведений.</w:t>
      </w:r>
    </w:p>
    <w:p w:rsidR="00CE0143" w:rsidRPr="00B839B6" w:rsidRDefault="00CE0143" w:rsidP="00B839B6">
      <w:pPr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Предоставляю право Рабочей группе </w:t>
      </w:r>
      <w:r>
        <w:rPr>
          <w:rFonts w:ascii="Times New Roman" w:hAnsi="Times New Roman"/>
          <w:color w:val="000000"/>
          <w:sz w:val="24"/>
          <w:szCs w:val="24"/>
          <w:lang w:val="en-US" w:eastAsia="ru-RU"/>
        </w:rPr>
        <w:t>IV</w:t>
      </w: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>Всероссийско</w:t>
      </w:r>
      <w:r w:rsidRPr="00B839B6">
        <w:rPr>
          <w:rFonts w:ascii="Times New Roman" w:hAnsi="Times New Roman"/>
          <w:sz w:val="24"/>
          <w:szCs w:val="24"/>
          <w:lang w:eastAsia="ru-RU"/>
        </w:rPr>
        <w:t>го</w:t>
      </w: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конкурса Центров и программ родительского просвещения осуществлять все действия (операции) с моими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Организация вправе обрабатывать мои персональные данные посредством внесения их в электронную базу данных, списки и другие отчетные формы.</w:t>
      </w:r>
    </w:p>
    <w:p w:rsidR="00CE0143" w:rsidRPr="00B839B6" w:rsidRDefault="00CE0143" w:rsidP="00B839B6">
      <w:pPr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>Передача моих персональных данных иным лицам или иное их разглашение может осуществляться только с моего письменного согласия.</w:t>
      </w:r>
    </w:p>
    <w:p w:rsidR="00CE0143" w:rsidRPr="00B839B6" w:rsidRDefault="00CE0143" w:rsidP="00B839B6">
      <w:pPr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>Я 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</w:t>
      </w:r>
      <w:r w:rsidRPr="00B839B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Рабочей группы </w:t>
      </w:r>
      <w:r>
        <w:rPr>
          <w:rFonts w:ascii="Times New Roman" w:hAnsi="Times New Roman"/>
          <w:color w:val="000000"/>
          <w:sz w:val="24"/>
          <w:szCs w:val="24"/>
          <w:lang w:val="en-US" w:eastAsia="ru-RU"/>
        </w:rPr>
        <w:t>IV</w:t>
      </w: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>Всероссийского конкурса Центров и программ родительского просвещения по почте заказным письмом с уведомлением о вручении либо вручен лично под расписку надлежаще уполномоченному представителю</w:t>
      </w:r>
      <w:r w:rsidRPr="00B839B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Рабочей группы </w:t>
      </w:r>
      <w:r>
        <w:rPr>
          <w:rFonts w:ascii="Times New Roman" w:hAnsi="Times New Roman"/>
          <w:color w:val="000000"/>
          <w:sz w:val="24"/>
          <w:szCs w:val="24"/>
          <w:lang w:val="en-US" w:eastAsia="ru-RU"/>
        </w:rPr>
        <w:t>IV</w:t>
      </w: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>Всероссийского конкурса Центров и программ родительского просвещения.</w:t>
      </w:r>
    </w:p>
    <w:p w:rsidR="00CE0143" w:rsidRPr="00B839B6" w:rsidRDefault="00CE0143" w:rsidP="00B839B6">
      <w:pPr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>Настоящее согласие дано мной «___» _____________ 20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20</w:t>
      </w: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года.</w:t>
      </w:r>
    </w:p>
    <w:p w:rsidR="00CE0143" w:rsidRPr="00B839B6" w:rsidRDefault="00CE0143" w:rsidP="00B839B6">
      <w:pPr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</w:t>
      </w:r>
    </w:p>
    <w:p w:rsidR="00CE0143" w:rsidRPr="000308F6" w:rsidRDefault="00CE0143" w:rsidP="000308F6">
      <w:pPr>
        <w:adjustRightInd w:val="0"/>
        <w:spacing w:after="0" w:line="360" w:lineRule="auto"/>
        <w:ind w:left="4248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39B6">
        <w:rPr>
          <w:rFonts w:ascii="Times New Roman" w:hAnsi="Times New Roman"/>
          <w:color w:val="000000"/>
          <w:sz w:val="24"/>
          <w:szCs w:val="24"/>
          <w:lang w:eastAsia="ru-RU"/>
        </w:rPr>
        <w:t>Подпись: _______________/__________/</w:t>
      </w:r>
    </w:p>
    <w:sectPr w:rsidR="00CE0143" w:rsidRPr="000308F6" w:rsidSect="00EE6CD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E4567"/>
    <w:multiLevelType w:val="hybridMultilevel"/>
    <w:tmpl w:val="253237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20C5A96"/>
    <w:multiLevelType w:val="hybridMultilevel"/>
    <w:tmpl w:val="F07454D8"/>
    <w:lvl w:ilvl="0" w:tplc="52A29D2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32908B5"/>
    <w:multiLevelType w:val="hybridMultilevel"/>
    <w:tmpl w:val="7B142AF0"/>
    <w:lvl w:ilvl="0" w:tplc="C20CBE14">
      <w:start w:val="5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602D6C6C"/>
    <w:multiLevelType w:val="multilevel"/>
    <w:tmpl w:val="E6A63634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7F6E6F0D"/>
    <w:multiLevelType w:val="hybridMultilevel"/>
    <w:tmpl w:val="91E44470"/>
    <w:lvl w:ilvl="0" w:tplc="EBB634B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6634"/>
    <w:rsid w:val="000145BB"/>
    <w:rsid w:val="000308F6"/>
    <w:rsid w:val="000C72A7"/>
    <w:rsid w:val="000F3AF6"/>
    <w:rsid w:val="000F4634"/>
    <w:rsid w:val="001148EB"/>
    <w:rsid w:val="001A42A7"/>
    <w:rsid w:val="001B6C8B"/>
    <w:rsid w:val="001E438B"/>
    <w:rsid w:val="001E7E84"/>
    <w:rsid w:val="001F049B"/>
    <w:rsid w:val="00201FD8"/>
    <w:rsid w:val="0021291D"/>
    <w:rsid w:val="0028238D"/>
    <w:rsid w:val="00347352"/>
    <w:rsid w:val="00383351"/>
    <w:rsid w:val="0047344B"/>
    <w:rsid w:val="004A2FB3"/>
    <w:rsid w:val="00595EE8"/>
    <w:rsid w:val="005C3371"/>
    <w:rsid w:val="005C6336"/>
    <w:rsid w:val="0062357F"/>
    <w:rsid w:val="00657BD7"/>
    <w:rsid w:val="006B2862"/>
    <w:rsid w:val="006F4DDE"/>
    <w:rsid w:val="00834FF1"/>
    <w:rsid w:val="00872A97"/>
    <w:rsid w:val="00875C53"/>
    <w:rsid w:val="00892E06"/>
    <w:rsid w:val="008A6029"/>
    <w:rsid w:val="008F2E9C"/>
    <w:rsid w:val="009344CB"/>
    <w:rsid w:val="00A04128"/>
    <w:rsid w:val="00A26920"/>
    <w:rsid w:val="00A65499"/>
    <w:rsid w:val="00A9610D"/>
    <w:rsid w:val="00AC6F9E"/>
    <w:rsid w:val="00B839B6"/>
    <w:rsid w:val="00BA7B82"/>
    <w:rsid w:val="00BC3B05"/>
    <w:rsid w:val="00BC5E2F"/>
    <w:rsid w:val="00BD39E0"/>
    <w:rsid w:val="00BD65DF"/>
    <w:rsid w:val="00C46634"/>
    <w:rsid w:val="00CD7B3E"/>
    <w:rsid w:val="00CE0143"/>
    <w:rsid w:val="00E76027"/>
    <w:rsid w:val="00EB018D"/>
    <w:rsid w:val="00EB52BC"/>
    <w:rsid w:val="00EB5448"/>
    <w:rsid w:val="00ED4D61"/>
    <w:rsid w:val="00EE6CD2"/>
    <w:rsid w:val="00FF4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029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8A6029"/>
    <w:rPr>
      <w:rFonts w:cs="Times New Roman"/>
      <w:color w:val="0563C1"/>
      <w:u w:val="single"/>
    </w:rPr>
  </w:style>
  <w:style w:type="paragraph" w:styleId="NoSpacing">
    <w:name w:val="No Spacing"/>
    <w:uiPriority w:val="99"/>
    <w:qFormat/>
    <w:rsid w:val="008A6029"/>
    <w:rPr>
      <w:lang w:eastAsia="en-US"/>
    </w:rPr>
  </w:style>
  <w:style w:type="paragraph" w:customStyle="1" w:styleId="a">
    <w:name w:val="Титул_Заголовок"/>
    <w:uiPriority w:val="99"/>
    <w:rsid w:val="008A6029"/>
    <w:pPr>
      <w:spacing w:line="360" w:lineRule="auto"/>
      <w:jc w:val="center"/>
    </w:pPr>
    <w:rPr>
      <w:rFonts w:ascii="Times New Roman" w:eastAsia="Times New Roman" w:hAnsi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8A60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A6029"/>
    <w:rPr>
      <w:rFonts w:ascii="Segoe UI" w:hAnsi="Segoe UI" w:cs="Segoe UI"/>
      <w:sz w:val="18"/>
      <w:szCs w:val="18"/>
    </w:rPr>
  </w:style>
  <w:style w:type="character" w:customStyle="1" w:styleId="1">
    <w:name w:val="Неразрешенное упоминание1"/>
    <w:basedOn w:val="DefaultParagraphFont"/>
    <w:uiPriority w:val="99"/>
    <w:semiHidden/>
    <w:rsid w:val="00E76027"/>
    <w:rPr>
      <w:rFonts w:cs="Times New Roman"/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rsid w:val="001F049B"/>
    <w:rPr>
      <w:rFonts w:cs="Times New Roman"/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rsid w:val="00ED4D61"/>
    <w:rPr>
      <w:rFonts w:cs="Times New Roman"/>
      <w:color w:val="954F7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613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ck.ru/PhJvt" TargetMode="External"/><Relationship Id="rId5" Type="http://schemas.openxmlformats.org/officeDocument/2006/relationships/hyperlink" Target="https://clck.ru/PhJv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161</TotalTime>
  <Pages>12</Pages>
  <Words>2712</Words>
  <Characters>15463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Цифровой</dc:creator>
  <cp:keywords/>
  <dc:description/>
  <cp:lastModifiedBy>Poroshina-TI</cp:lastModifiedBy>
  <cp:revision>17</cp:revision>
  <cp:lastPrinted>2017-06-29T05:45:00Z</cp:lastPrinted>
  <dcterms:created xsi:type="dcterms:W3CDTF">2019-08-03T08:41:00Z</dcterms:created>
  <dcterms:modified xsi:type="dcterms:W3CDTF">2020-08-18T08:53:00Z</dcterms:modified>
</cp:coreProperties>
</file>